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vertAnchor="page" w:horzAnchor="margin" w:tblpX="1" w:tblpY="511"/>
        <w:tblOverlap w:val="never"/>
        <w:tblW w:w="1043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5246"/>
        <w:gridCol w:w="2634"/>
      </w:tblGrid>
      <w:tr w:rsidR="00937EAC" w14:paraId="401035AC" w14:textId="77777777" w:rsidTr="00D06DDF">
        <w:trPr>
          <w:trHeight w:val="1814"/>
        </w:trPr>
        <w:tc>
          <w:tcPr>
            <w:tcW w:w="2551" w:type="dxa"/>
            <w:vMerge w:val="restart"/>
          </w:tcPr>
          <w:p w14:paraId="401035A0" w14:textId="77777777" w:rsidR="00937EAC" w:rsidRPr="00E3063A" w:rsidRDefault="00937EAC" w:rsidP="000561BD"/>
        </w:tc>
        <w:tc>
          <w:tcPr>
            <w:tcW w:w="5246" w:type="dxa"/>
            <w:vAlign w:val="bottom"/>
          </w:tcPr>
          <w:p w14:paraId="401035A1" w14:textId="77777777" w:rsidR="00EA778A" w:rsidRPr="00EA778A" w:rsidRDefault="00D06DDF" w:rsidP="00754CBD">
            <w:pPr>
              <w:pStyle w:val="Formuliernaam"/>
              <w:framePr w:wrap="auto" w:xAlign="left"/>
            </w:pPr>
            <w:r>
              <w:t>Beoordelings</w:t>
            </w:r>
            <w:r w:rsidR="00A93CDB">
              <w:t>formulier</w:t>
            </w:r>
            <w:r>
              <w:br/>
              <w:t>Aziatische duizendknoop</w:t>
            </w:r>
          </w:p>
        </w:tc>
        <w:tc>
          <w:tcPr>
            <w:tcW w:w="2634" w:type="dxa"/>
            <w:vMerge w:val="restart"/>
            <w:tcMar>
              <w:top w:w="0" w:type="dxa"/>
            </w:tcMar>
          </w:tcPr>
          <w:p w14:paraId="401035A2" w14:textId="77777777" w:rsidR="00937EAC" w:rsidRPr="003C0D49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  <w:rPr>
                <w:b/>
              </w:rPr>
            </w:pPr>
            <w:r w:rsidRPr="003C0D49">
              <w:rPr>
                <w:b/>
              </w:rPr>
              <w:t>Ingenieursbureau</w:t>
            </w:r>
          </w:p>
          <w:p w14:paraId="401035A3" w14:textId="77777777"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</w:p>
          <w:p w14:paraId="401035A4" w14:textId="77777777"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  <w:r>
              <w:t>Bezoekadres</w:t>
            </w:r>
          </w:p>
          <w:p w14:paraId="401035A5" w14:textId="77777777"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  <w:proofErr w:type="spellStart"/>
            <w:r>
              <w:t>Weesperstraat</w:t>
            </w:r>
            <w:proofErr w:type="spellEnd"/>
            <w:r>
              <w:t xml:space="preserve"> 430</w:t>
            </w:r>
          </w:p>
          <w:p w14:paraId="401035A6" w14:textId="77777777"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  <w:r>
              <w:t>1018 DN Amsterdam</w:t>
            </w:r>
          </w:p>
          <w:p w14:paraId="401035A7" w14:textId="77777777"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</w:p>
          <w:p w14:paraId="401035A8" w14:textId="77777777"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  <w:r>
              <w:t>Postbus 12693</w:t>
            </w:r>
          </w:p>
          <w:p w14:paraId="401035A9" w14:textId="77777777"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  <w:r>
              <w:t>1100 AR Amsterdam</w:t>
            </w:r>
          </w:p>
          <w:p w14:paraId="401035AA" w14:textId="77777777" w:rsidR="00937EAC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</w:pPr>
            <w:r>
              <w:t xml:space="preserve">Telefoon </w:t>
            </w:r>
            <w:r w:rsidRPr="00A2163F">
              <w:t>251 1111</w:t>
            </w:r>
          </w:p>
          <w:p w14:paraId="401035AB" w14:textId="77777777" w:rsidR="00937EAC" w:rsidRPr="00A40291" w:rsidRDefault="002E4954" w:rsidP="00D06DDF">
            <w:pPr>
              <w:pStyle w:val="Adreskopjeform"/>
              <w:framePr w:wrap="auto" w:vAnchor="margin" w:hAnchor="text" w:xAlign="left" w:yAlign="inline"/>
              <w:suppressOverlap w:val="0"/>
            </w:pPr>
            <w:hyperlink r:id="rId8" w:history="1">
              <w:r w:rsidR="00D06DDF" w:rsidRPr="008E4EEE">
                <w:rPr>
                  <w:rStyle w:val="Hyperlink"/>
                </w:rPr>
                <w:t>www.amsterdam.nl</w:t>
              </w:r>
            </w:hyperlink>
            <w:r w:rsidR="00D06DDF">
              <w:t>/ingenieursbureau</w:t>
            </w:r>
          </w:p>
        </w:tc>
      </w:tr>
      <w:tr w:rsidR="00937EAC" w14:paraId="401035B0" w14:textId="77777777" w:rsidTr="00D06DDF">
        <w:trPr>
          <w:trHeight w:val="170"/>
        </w:trPr>
        <w:tc>
          <w:tcPr>
            <w:tcW w:w="2551" w:type="dxa"/>
            <w:vMerge/>
          </w:tcPr>
          <w:p w14:paraId="401035AD" w14:textId="77777777" w:rsidR="00937EAC" w:rsidRPr="00E3063A" w:rsidRDefault="00937EAC" w:rsidP="000561BD"/>
        </w:tc>
        <w:tc>
          <w:tcPr>
            <w:tcW w:w="5246" w:type="dxa"/>
            <w:vAlign w:val="bottom"/>
          </w:tcPr>
          <w:p w14:paraId="401035AE" w14:textId="77777777" w:rsidR="00937EAC" w:rsidRPr="00CD7647" w:rsidRDefault="00937EAC" w:rsidP="000561BD"/>
        </w:tc>
        <w:tc>
          <w:tcPr>
            <w:tcW w:w="2634" w:type="dxa"/>
            <w:vMerge/>
          </w:tcPr>
          <w:p w14:paraId="401035AF" w14:textId="77777777" w:rsidR="00937EAC" w:rsidRPr="003C0D49" w:rsidRDefault="00937EAC" w:rsidP="000561BD">
            <w:pPr>
              <w:pStyle w:val="Adreskopjeform"/>
              <w:framePr w:wrap="auto" w:vAnchor="margin" w:hAnchor="text" w:xAlign="left" w:yAlign="inline"/>
              <w:suppressOverlap w:val="0"/>
              <w:rPr>
                <w:b/>
              </w:rPr>
            </w:pPr>
          </w:p>
        </w:tc>
      </w:tr>
    </w:tbl>
    <w:p w14:paraId="401035B1" w14:textId="77777777" w:rsidR="003201BF" w:rsidRDefault="003201BF" w:rsidP="00A2163F"/>
    <w:p w14:paraId="401035B2" w14:textId="77777777" w:rsidR="00841B2B" w:rsidRDefault="00841B2B" w:rsidP="00A2163F"/>
    <w:tbl>
      <w:tblPr>
        <w:tblStyle w:val="Tabelraster"/>
        <w:tblW w:w="10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113"/>
        <w:gridCol w:w="7483"/>
      </w:tblGrid>
      <w:tr w:rsidR="00A30FB8" w14:paraId="401035B6" w14:textId="77777777" w:rsidTr="00EB2A99">
        <w:trPr>
          <w:trHeight w:val="227"/>
          <w:tblHeader/>
        </w:trPr>
        <w:tc>
          <w:tcPr>
            <w:tcW w:w="2438" w:type="dxa"/>
            <w:vAlign w:val="bottom"/>
          </w:tcPr>
          <w:p w14:paraId="401035B3" w14:textId="77777777" w:rsidR="00814881" w:rsidRDefault="00814881" w:rsidP="007D159C">
            <w:pPr>
              <w:pStyle w:val="standaardantwoordtekst"/>
            </w:pPr>
          </w:p>
        </w:tc>
        <w:tc>
          <w:tcPr>
            <w:tcW w:w="113" w:type="dxa"/>
          </w:tcPr>
          <w:p w14:paraId="401035B4" w14:textId="77777777" w:rsidR="00814881" w:rsidRDefault="00814881" w:rsidP="009074B5"/>
        </w:tc>
        <w:tc>
          <w:tcPr>
            <w:tcW w:w="7483" w:type="dxa"/>
          </w:tcPr>
          <w:p w14:paraId="401035B5" w14:textId="77777777" w:rsidR="00364B27" w:rsidRPr="005E35CB" w:rsidRDefault="00D06DDF" w:rsidP="005E35CB">
            <w:pPr>
              <w:pStyle w:val="Vraagkopformulier"/>
            </w:pPr>
            <w:r>
              <w:t>Beoordelaar</w:t>
            </w:r>
          </w:p>
        </w:tc>
      </w:tr>
      <w:tr w:rsidR="00364B27" w14:paraId="401035BA" w14:textId="77777777" w:rsidTr="00EB2A99">
        <w:trPr>
          <w:trHeight w:val="227"/>
        </w:trPr>
        <w:tc>
          <w:tcPr>
            <w:tcW w:w="2438" w:type="dxa"/>
            <w:tcBorders>
              <w:bottom w:val="single" w:sz="2" w:space="0" w:color="auto"/>
            </w:tcBorders>
          </w:tcPr>
          <w:p w14:paraId="401035B7" w14:textId="77777777" w:rsidR="00364B27" w:rsidRPr="00B12108" w:rsidRDefault="00D06DDF" w:rsidP="00841B2B">
            <w:pPr>
              <w:pStyle w:val="VraagtekstBold"/>
            </w:pPr>
            <w:r>
              <w:t>Organisatie</w:t>
            </w:r>
          </w:p>
        </w:tc>
        <w:tc>
          <w:tcPr>
            <w:tcW w:w="113" w:type="dxa"/>
          </w:tcPr>
          <w:p w14:paraId="401035B8" w14:textId="77777777" w:rsidR="00364B27" w:rsidRDefault="00364B27" w:rsidP="009074B5"/>
        </w:tc>
        <w:tc>
          <w:tcPr>
            <w:tcW w:w="7483" w:type="dxa"/>
            <w:tcBorders>
              <w:bottom w:val="single" w:sz="4" w:space="0" w:color="auto"/>
            </w:tcBorders>
            <w:shd w:val="clear" w:color="auto" w:fill="auto"/>
          </w:tcPr>
          <w:p w14:paraId="401035B9" w14:textId="77777777" w:rsidR="00364B27" w:rsidRPr="00FC1C84" w:rsidRDefault="00026DAF" w:rsidP="00B12108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  <w:r>
              <w:t xml:space="preserve"> </w:t>
            </w:r>
          </w:p>
        </w:tc>
      </w:tr>
      <w:tr w:rsidR="00364B27" w14:paraId="401035BE" w14:textId="77777777" w:rsidTr="00EB2A99">
        <w:trPr>
          <w:trHeight w:val="227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14:paraId="401035BB" w14:textId="77777777" w:rsidR="00364B27" w:rsidRDefault="00D06DDF" w:rsidP="00E8222F">
            <w:pPr>
              <w:pStyle w:val="VraagtekstBold"/>
            </w:pPr>
            <w:r>
              <w:t>Naam</w:t>
            </w:r>
          </w:p>
        </w:tc>
        <w:tc>
          <w:tcPr>
            <w:tcW w:w="113" w:type="dxa"/>
          </w:tcPr>
          <w:p w14:paraId="401035BC" w14:textId="77777777" w:rsidR="00364B27" w:rsidRDefault="00364B27" w:rsidP="009074B5"/>
        </w:tc>
        <w:bookmarkStart w:id="0" w:name="Kenmerk"/>
        <w:tc>
          <w:tcPr>
            <w:tcW w:w="7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035BD" w14:textId="77777777" w:rsidR="00364B27" w:rsidRDefault="005C16C6" w:rsidP="00B12108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  <w:r>
              <w:t xml:space="preserve"> </w:t>
            </w:r>
            <w:bookmarkEnd w:id="0"/>
          </w:p>
        </w:tc>
      </w:tr>
      <w:tr w:rsidR="00754CBD" w14:paraId="401035C2" w14:textId="77777777" w:rsidTr="00EB2A99">
        <w:trPr>
          <w:trHeight w:val="227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14:paraId="401035BF" w14:textId="77777777" w:rsidR="00754CBD" w:rsidRDefault="00D06DDF" w:rsidP="00E8222F">
            <w:pPr>
              <w:pStyle w:val="VraagtekstBold"/>
            </w:pPr>
            <w:r>
              <w:t>Functie</w:t>
            </w:r>
          </w:p>
        </w:tc>
        <w:tc>
          <w:tcPr>
            <w:tcW w:w="113" w:type="dxa"/>
          </w:tcPr>
          <w:p w14:paraId="401035C0" w14:textId="77777777" w:rsidR="00754CBD" w:rsidRDefault="00754CBD" w:rsidP="009074B5"/>
        </w:tc>
        <w:tc>
          <w:tcPr>
            <w:tcW w:w="7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035C1" w14:textId="77777777" w:rsidR="00754CBD" w:rsidRPr="00CA2F4F" w:rsidRDefault="007B0E50" w:rsidP="00B12108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D06DDF" w14:paraId="401035C6" w14:textId="77777777" w:rsidTr="00EB2A99">
        <w:trPr>
          <w:trHeight w:val="227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14:paraId="401035C3" w14:textId="77777777" w:rsidR="00D06DDF" w:rsidRDefault="00D06DDF" w:rsidP="00E8222F">
            <w:pPr>
              <w:pStyle w:val="VraagtekstBold"/>
            </w:pPr>
            <w:r>
              <w:t>E-mail</w:t>
            </w:r>
          </w:p>
        </w:tc>
        <w:tc>
          <w:tcPr>
            <w:tcW w:w="113" w:type="dxa"/>
          </w:tcPr>
          <w:p w14:paraId="401035C4" w14:textId="77777777" w:rsidR="00D06DDF" w:rsidRDefault="00D06DDF" w:rsidP="009074B5"/>
        </w:tc>
        <w:tc>
          <w:tcPr>
            <w:tcW w:w="7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035C5" w14:textId="77777777" w:rsidR="00D06DDF" w:rsidRPr="00CA2F4F" w:rsidRDefault="00D06DDF" w:rsidP="00B12108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D06DDF" w14:paraId="401035CA" w14:textId="77777777" w:rsidTr="00EB2A99">
        <w:trPr>
          <w:trHeight w:val="227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14:paraId="401035C7" w14:textId="77777777" w:rsidR="00D06DDF" w:rsidRDefault="00D06DDF" w:rsidP="00E8222F">
            <w:pPr>
              <w:pStyle w:val="VraagtekstBold"/>
            </w:pPr>
            <w:r>
              <w:t>Telefoon</w:t>
            </w:r>
          </w:p>
        </w:tc>
        <w:tc>
          <w:tcPr>
            <w:tcW w:w="113" w:type="dxa"/>
          </w:tcPr>
          <w:p w14:paraId="401035C8" w14:textId="77777777" w:rsidR="00D06DDF" w:rsidRDefault="00D06DDF" w:rsidP="009074B5"/>
        </w:tc>
        <w:tc>
          <w:tcPr>
            <w:tcW w:w="7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035C9" w14:textId="77777777" w:rsidR="00D06DDF" w:rsidRPr="00CA2F4F" w:rsidRDefault="00D06DDF" w:rsidP="00B12108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754CBD" w14:paraId="401035CE" w14:textId="77777777" w:rsidTr="00EB2A99">
        <w:trPr>
          <w:trHeight w:val="227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14:paraId="401035CB" w14:textId="77777777" w:rsidR="00754CBD" w:rsidRPr="00AF469D" w:rsidRDefault="00D06DDF" w:rsidP="00E8222F">
            <w:pPr>
              <w:pStyle w:val="VraagtekstBold"/>
            </w:pPr>
            <w:r>
              <w:t>Datum</w:t>
            </w:r>
          </w:p>
        </w:tc>
        <w:tc>
          <w:tcPr>
            <w:tcW w:w="113" w:type="dxa"/>
          </w:tcPr>
          <w:p w14:paraId="401035CC" w14:textId="77777777" w:rsidR="00754CBD" w:rsidRDefault="00754CBD" w:rsidP="009074B5"/>
        </w:tc>
        <w:tc>
          <w:tcPr>
            <w:tcW w:w="7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035CD" w14:textId="77777777" w:rsidR="00754CBD" w:rsidRPr="00CA2F4F" w:rsidRDefault="00801660" w:rsidP="00B12108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</w:tbl>
    <w:p w14:paraId="401035CF" w14:textId="77777777" w:rsidR="008A3E5D" w:rsidRDefault="008A3E5D" w:rsidP="008A3E5D"/>
    <w:tbl>
      <w:tblPr>
        <w:tblStyle w:val="Tabelraster"/>
        <w:tblW w:w="10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113"/>
        <w:gridCol w:w="123"/>
        <w:gridCol w:w="20"/>
        <w:gridCol w:w="1727"/>
        <w:gridCol w:w="1871"/>
        <w:gridCol w:w="1871"/>
        <w:gridCol w:w="1871"/>
      </w:tblGrid>
      <w:tr w:rsidR="00F50519" w14:paraId="401035D1" w14:textId="77777777" w:rsidTr="00F05C5A">
        <w:trPr>
          <w:trHeight w:val="227"/>
          <w:tblHeader/>
        </w:trPr>
        <w:tc>
          <w:tcPr>
            <w:tcW w:w="10034" w:type="dxa"/>
            <w:gridSpan w:val="8"/>
            <w:vAlign w:val="bottom"/>
          </w:tcPr>
          <w:p w14:paraId="401035D0" w14:textId="77777777" w:rsidR="00F50519" w:rsidRPr="005E35CB" w:rsidRDefault="00F50519" w:rsidP="00F50519">
            <w:pPr>
              <w:pStyle w:val="Vraagkopformulier"/>
            </w:pPr>
            <w:r>
              <w:t>Betreft locatie</w:t>
            </w:r>
          </w:p>
        </w:tc>
      </w:tr>
      <w:tr w:rsidR="00F50519" w14:paraId="401035D5" w14:textId="77777777" w:rsidTr="00F05C5A">
        <w:trPr>
          <w:trHeight w:val="227"/>
        </w:trPr>
        <w:tc>
          <w:tcPr>
            <w:tcW w:w="2438" w:type="dxa"/>
            <w:tcBorders>
              <w:bottom w:val="single" w:sz="2" w:space="0" w:color="auto"/>
            </w:tcBorders>
          </w:tcPr>
          <w:p w14:paraId="401035D2" w14:textId="77777777" w:rsidR="00F50519" w:rsidRPr="006E1939" w:rsidRDefault="00F50519" w:rsidP="008913C3">
            <w:pPr>
              <w:pStyle w:val="VraagtekstBold"/>
            </w:pPr>
            <w:r w:rsidRPr="006E1939">
              <w:t>Locatienaam</w:t>
            </w:r>
          </w:p>
        </w:tc>
        <w:tc>
          <w:tcPr>
            <w:tcW w:w="113" w:type="dxa"/>
          </w:tcPr>
          <w:p w14:paraId="401035D3" w14:textId="77777777" w:rsidR="00F50519" w:rsidRDefault="00F50519" w:rsidP="008913C3"/>
        </w:tc>
        <w:tc>
          <w:tcPr>
            <w:tcW w:w="748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01035D4" w14:textId="77777777" w:rsidR="00F50519" w:rsidRPr="00FC1C84" w:rsidRDefault="00F50519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  <w:r>
              <w:t xml:space="preserve"> </w:t>
            </w:r>
          </w:p>
        </w:tc>
      </w:tr>
      <w:tr w:rsidR="00F05C5A" w14:paraId="401035DC" w14:textId="77777777" w:rsidTr="004F552D">
        <w:trPr>
          <w:trHeight w:val="227"/>
        </w:trPr>
        <w:tc>
          <w:tcPr>
            <w:tcW w:w="2674" w:type="dxa"/>
            <w:gridSpan w:val="3"/>
            <w:tcBorders>
              <w:top w:val="single" w:sz="2" w:space="0" w:color="auto"/>
            </w:tcBorders>
          </w:tcPr>
          <w:p w14:paraId="401035D6" w14:textId="77777777" w:rsidR="00F05C5A" w:rsidRPr="00F80C38" w:rsidRDefault="00F05C5A" w:rsidP="008913C3">
            <w:pPr>
              <w:pStyle w:val="Standaardvraagtekst"/>
              <w:rPr>
                <w:b/>
              </w:rPr>
            </w:pPr>
            <w:r>
              <w:rPr>
                <w:b/>
              </w:rPr>
              <w:t>Substraat</w:t>
            </w:r>
          </w:p>
        </w:tc>
        <w:tc>
          <w:tcPr>
            <w:tcW w:w="20" w:type="dxa"/>
          </w:tcPr>
          <w:p w14:paraId="401035D7" w14:textId="77777777" w:rsidR="00F05C5A" w:rsidRDefault="00F05C5A" w:rsidP="008913C3"/>
        </w:tc>
        <w:tc>
          <w:tcPr>
            <w:tcW w:w="1727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01035D8" w14:textId="77777777" w:rsidR="00F05C5A" w:rsidRPr="007B0E50" w:rsidRDefault="002E4954" w:rsidP="008913C3">
            <w:pPr>
              <w:pStyle w:val="standaardantwoordtekst"/>
            </w:pPr>
            <w:sdt>
              <w:sdtPr>
                <w:rPr>
                  <w:b/>
                </w:rPr>
                <w:id w:val="-891730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C5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05C5A">
              <w:rPr>
                <w:b/>
              </w:rPr>
              <w:t xml:space="preserve"> open grond</w:t>
            </w:r>
          </w:p>
        </w:tc>
        <w:tc>
          <w:tcPr>
            <w:tcW w:w="187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01035D9" w14:textId="77777777" w:rsidR="00F05C5A" w:rsidRPr="007B0E50" w:rsidRDefault="002E4954" w:rsidP="004F552D">
            <w:pPr>
              <w:pStyle w:val="standaardantwoordtekst"/>
            </w:pPr>
            <w:sdt>
              <w:sdtPr>
                <w:rPr>
                  <w:b/>
                </w:rPr>
                <w:id w:val="170521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C5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05C5A">
              <w:rPr>
                <w:b/>
              </w:rPr>
              <w:t xml:space="preserve"> gazon</w:t>
            </w:r>
          </w:p>
        </w:tc>
        <w:tc>
          <w:tcPr>
            <w:tcW w:w="187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01035DA" w14:textId="77777777" w:rsidR="00F05C5A" w:rsidRPr="007B0E50" w:rsidRDefault="002E4954" w:rsidP="004F552D">
            <w:pPr>
              <w:pStyle w:val="standaardantwoordtekst"/>
            </w:pPr>
            <w:sdt>
              <w:sdtPr>
                <w:rPr>
                  <w:b/>
                </w:rPr>
                <w:id w:val="18258539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C5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05C5A">
              <w:rPr>
                <w:b/>
              </w:rPr>
              <w:t xml:space="preserve"> </w:t>
            </w:r>
            <w:r w:rsidR="004F552D">
              <w:rPr>
                <w:b/>
              </w:rPr>
              <w:t>border</w:t>
            </w:r>
          </w:p>
        </w:tc>
        <w:tc>
          <w:tcPr>
            <w:tcW w:w="1871" w:type="dxa"/>
            <w:tcBorders>
              <w:top w:val="single" w:sz="2" w:space="0" w:color="auto"/>
            </w:tcBorders>
            <w:shd w:val="clear" w:color="auto" w:fill="auto"/>
            <w:vAlign w:val="center"/>
          </w:tcPr>
          <w:p w14:paraId="401035DB" w14:textId="77777777" w:rsidR="00F05C5A" w:rsidRPr="007B0E50" w:rsidRDefault="002E4954" w:rsidP="008322A0">
            <w:pPr>
              <w:pStyle w:val="standaardantwoordtekst"/>
            </w:pPr>
            <w:sdt>
              <w:sdtPr>
                <w:rPr>
                  <w:b/>
                </w:rPr>
                <w:id w:val="-20393433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05C5A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F05C5A">
              <w:rPr>
                <w:b/>
              </w:rPr>
              <w:t xml:space="preserve"> </w:t>
            </w:r>
            <w:r w:rsidR="008322A0">
              <w:rPr>
                <w:b/>
              </w:rPr>
              <w:t>bosschage</w:t>
            </w:r>
          </w:p>
        </w:tc>
      </w:tr>
      <w:tr w:rsidR="004F552D" w14:paraId="401035E3" w14:textId="77777777" w:rsidTr="008322A0">
        <w:trPr>
          <w:trHeight w:val="227"/>
        </w:trPr>
        <w:tc>
          <w:tcPr>
            <w:tcW w:w="2674" w:type="dxa"/>
            <w:gridSpan w:val="3"/>
          </w:tcPr>
          <w:p w14:paraId="401035DD" w14:textId="77777777" w:rsidR="004F552D" w:rsidRPr="00F80C38" w:rsidRDefault="004F552D" w:rsidP="008913C3">
            <w:pPr>
              <w:pStyle w:val="Standaardvraagtekst"/>
              <w:rPr>
                <w:b/>
              </w:rPr>
            </w:pPr>
          </w:p>
        </w:tc>
        <w:tc>
          <w:tcPr>
            <w:tcW w:w="20" w:type="dxa"/>
          </w:tcPr>
          <w:p w14:paraId="401035DE" w14:textId="77777777" w:rsidR="004F552D" w:rsidRDefault="004F552D" w:rsidP="008913C3"/>
        </w:tc>
        <w:tc>
          <w:tcPr>
            <w:tcW w:w="1727" w:type="dxa"/>
            <w:shd w:val="clear" w:color="auto" w:fill="auto"/>
            <w:vAlign w:val="center"/>
          </w:tcPr>
          <w:p w14:paraId="401035DF" w14:textId="77777777" w:rsidR="004F552D" w:rsidRPr="007B0E50" w:rsidRDefault="002E4954" w:rsidP="004F552D">
            <w:pPr>
              <w:pStyle w:val="standaardantwoordtekst"/>
            </w:pPr>
            <w:sdt>
              <w:sdtPr>
                <w:rPr>
                  <w:b/>
                </w:rPr>
                <w:id w:val="-1759896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2A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F552D">
              <w:rPr>
                <w:b/>
              </w:rPr>
              <w:t xml:space="preserve"> gebouw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01035E0" w14:textId="77777777" w:rsidR="004F552D" w:rsidRPr="007B0E50" w:rsidRDefault="002E4954" w:rsidP="008322A0">
            <w:pPr>
              <w:pStyle w:val="standaardantwoordtekst"/>
            </w:pPr>
            <w:sdt>
              <w:sdtPr>
                <w:rPr>
                  <w:b/>
                </w:rPr>
                <w:id w:val="699358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52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F552D">
              <w:rPr>
                <w:b/>
              </w:rPr>
              <w:t xml:space="preserve"> </w:t>
            </w:r>
            <w:r w:rsidR="008322A0">
              <w:rPr>
                <w:b/>
              </w:rPr>
              <w:t>civiel kunstwerk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01035E1" w14:textId="77777777" w:rsidR="004F552D" w:rsidRPr="007B0E50" w:rsidRDefault="002E4954" w:rsidP="004F552D">
            <w:pPr>
              <w:pStyle w:val="standaardantwoordtekst"/>
            </w:pPr>
            <w:sdt>
              <w:sdtPr>
                <w:rPr>
                  <w:b/>
                </w:rPr>
                <w:id w:val="2104525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52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F552D">
              <w:rPr>
                <w:b/>
              </w:rPr>
              <w:t xml:space="preserve"> kademuur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401035E2" w14:textId="77777777" w:rsidR="004F552D" w:rsidRPr="007B0E50" w:rsidRDefault="002E4954" w:rsidP="008322A0">
            <w:pPr>
              <w:pStyle w:val="standaardantwoordtekst"/>
            </w:pPr>
            <w:sdt>
              <w:sdtPr>
                <w:rPr>
                  <w:b/>
                </w:rPr>
                <w:id w:val="-19477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552D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4F552D">
              <w:rPr>
                <w:b/>
              </w:rPr>
              <w:t xml:space="preserve"> </w:t>
            </w:r>
            <w:r w:rsidR="008322A0">
              <w:rPr>
                <w:b/>
              </w:rPr>
              <w:t>brug</w:t>
            </w:r>
          </w:p>
        </w:tc>
      </w:tr>
      <w:tr w:rsidR="008322A0" w14:paraId="401035EA" w14:textId="77777777" w:rsidTr="008322A0">
        <w:trPr>
          <w:trHeight w:val="227"/>
        </w:trPr>
        <w:tc>
          <w:tcPr>
            <w:tcW w:w="2674" w:type="dxa"/>
            <w:gridSpan w:val="3"/>
            <w:tcBorders>
              <w:bottom w:val="single" w:sz="2" w:space="0" w:color="auto"/>
            </w:tcBorders>
          </w:tcPr>
          <w:p w14:paraId="401035E4" w14:textId="77777777" w:rsidR="008322A0" w:rsidRPr="00F80C38" w:rsidRDefault="008322A0" w:rsidP="008913C3">
            <w:pPr>
              <w:pStyle w:val="Standaardvraagtekst"/>
              <w:rPr>
                <w:b/>
              </w:rPr>
            </w:pPr>
          </w:p>
        </w:tc>
        <w:tc>
          <w:tcPr>
            <w:tcW w:w="20" w:type="dxa"/>
            <w:tcBorders>
              <w:bottom w:val="single" w:sz="2" w:space="0" w:color="auto"/>
            </w:tcBorders>
          </w:tcPr>
          <w:p w14:paraId="401035E5" w14:textId="77777777" w:rsidR="008322A0" w:rsidRDefault="008322A0" w:rsidP="008913C3"/>
        </w:tc>
        <w:tc>
          <w:tcPr>
            <w:tcW w:w="172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1035E6" w14:textId="77777777" w:rsidR="008322A0" w:rsidRDefault="002E4954" w:rsidP="008322A0">
            <w:pPr>
              <w:pStyle w:val="standaardantwoordtekst"/>
              <w:rPr>
                <w:b/>
              </w:rPr>
            </w:pPr>
            <w:sdt>
              <w:sdtPr>
                <w:rPr>
                  <w:b/>
                </w:rPr>
                <w:id w:val="1321309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2A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322A0">
              <w:rPr>
                <w:b/>
              </w:rPr>
              <w:t xml:space="preserve"> rijweg</w:t>
            </w:r>
          </w:p>
        </w:tc>
        <w:tc>
          <w:tcPr>
            <w:tcW w:w="187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1035E7" w14:textId="77777777" w:rsidR="008322A0" w:rsidRDefault="002E4954" w:rsidP="008322A0">
            <w:pPr>
              <w:pStyle w:val="standaardantwoordtekst"/>
              <w:rPr>
                <w:b/>
              </w:rPr>
            </w:pPr>
            <w:sdt>
              <w:sdtPr>
                <w:rPr>
                  <w:b/>
                </w:rPr>
                <w:id w:val="156428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2A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322A0">
              <w:rPr>
                <w:b/>
              </w:rPr>
              <w:t xml:space="preserve"> fietspad</w:t>
            </w:r>
          </w:p>
        </w:tc>
        <w:tc>
          <w:tcPr>
            <w:tcW w:w="187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1035E8" w14:textId="77777777" w:rsidR="008322A0" w:rsidRDefault="002E4954" w:rsidP="008322A0">
            <w:pPr>
              <w:pStyle w:val="standaardantwoordtekst"/>
              <w:rPr>
                <w:b/>
              </w:rPr>
            </w:pPr>
            <w:sdt>
              <w:sdtPr>
                <w:rPr>
                  <w:b/>
                </w:rPr>
                <w:id w:val="-846243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2A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322A0">
              <w:rPr>
                <w:b/>
              </w:rPr>
              <w:t xml:space="preserve"> trottoir</w:t>
            </w:r>
          </w:p>
        </w:tc>
        <w:tc>
          <w:tcPr>
            <w:tcW w:w="187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1035E9" w14:textId="77777777" w:rsidR="008322A0" w:rsidRDefault="002E4954" w:rsidP="008322A0">
            <w:pPr>
              <w:pStyle w:val="standaardantwoordtekst"/>
              <w:rPr>
                <w:b/>
              </w:rPr>
            </w:pPr>
            <w:sdt>
              <w:sdtPr>
                <w:rPr>
                  <w:b/>
                </w:rPr>
                <w:id w:val="-1550443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2A0">
                  <w:rPr>
                    <w:rFonts w:ascii="MS Gothic" w:eastAsia="MS Gothic" w:hAnsi="MS Gothic" w:hint="eastAsia"/>
                    <w:b/>
                  </w:rPr>
                  <w:t>☐</w:t>
                </w:r>
              </w:sdtContent>
            </w:sdt>
            <w:r w:rsidR="008322A0">
              <w:rPr>
                <w:b/>
              </w:rPr>
              <w:t xml:space="preserve"> overig</w:t>
            </w:r>
          </w:p>
        </w:tc>
      </w:tr>
      <w:tr w:rsidR="00F50519" w14:paraId="401035FE" w14:textId="77777777" w:rsidTr="008322A0">
        <w:trPr>
          <w:trHeight w:val="227"/>
        </w:trPr>
        <w:tc>
          <w:tcPr>
            <w:tcW w:w="10034" w:type="dxa"/>
            <w:gridSpan w:val="8"/>
            <w:tcBorders>
              <w:top w:val="single" w:sz="2" w:space="0" w:color="auto"/>
              <w:bottom w:val="single" w:sz="2" w:space="0" w:color="auto"/>
            </w:tcBorders>
          </w:tcPr>
          <w:p w14:paraId="401035EB" w14:textId="77777777" w:rsidR="00414A92" w:rsidRDefault="00414A92" w:rsidP="008913C3">
            <w:pPr>
              <w:pStyle w:val="standaardantwoordtekst"/>
            </w:pPr>
          </w:p>
          <w:p w14:paraId="401035EC" w14:textId="77777777" w:rsidR="00414A92" w:rsidRDefault="00414A92" w:rsidP="008913C3">
            <w:pPr>
              <w:pStyle w:val="standaardantwoordtekst"/>
            </w:pPr>
          </w:p>
          <w:p w14:paraId="401035ED" w14:textId="77777777" w:rsidR="00414A92" w:rsidRDefault="00414A92" w:rsidP="008913C3">
            <w:pPr>
              <w:pStyle w:val="standaardantwoordtekst"/>
            </w:pPr>
          </w:p>
          <w:p w14:paraId="401035EE" w14:textId="77777777" w:rsidR="00414A92" w:rsidRDefault="00414A92" w:rsidP="008913C3">
            <w:pPr>
              <w:pStyle w:val="standaardantwoordtekst"/>
            </w:pPr>
          </w:p>
          <w:p w14:paraId="401035EF" w14:textId="77777777" w:rsidR="00414A92" w:rsidRDefault="00414A92" w:rsidP="008913C3">
            <w:pPr>
              <w:pStyle w:val="standaardantwoordtekst"/>
            </w:pPr>
          </w:p>
          <w:p w14:paraId="401035F0" w14:textId="77777777" w:rsidR="00414A92" w:rsidRDefault="00414A92" w:rsidP="008913C3">
            <w:pPr>
              <w:pStyle w:val="standaardantwoordtekst"/>
            </w:pPr>
          </w:p>
          <w:p w14:paraId="401035F1" w14:textId="77777777" w:rsidR="00414A92" w:rsidRDefault="00414A92" w:rsidP="008913C3">
            <w:pPr>
              <w:pStyle w:val="standaardantwoordtekst"/>
            </w:pPr>
          </w:p>
          <w:p w14:paraId="401035F2" w14:textId="77777777" w:rsidR="00414A92" w:rsidRDefault="00414A92" w:rsidP="008913C3">
            <w:pPr>
              <w:pStyle w:val="standaardantwoordtekst"/>
            </w:pPr>
          </w:p>
          <w:p w14:paraId="401035F3" w14:textId="77777777" w:rsidR="00414A92" w:rsidRDefault="00414A92" w:rsidP="008913C3">
            <w:pPr>
              <w:pStyle w:val="standaardantwoordtekst"/>
            </w:pPr>
          </w:p>
          <w:p w14:paraId="401035F4" w14:textId="77777777" w:rsidR="00414A92" w:rsidRDefault="00414A92" w:rsidP="00414A92">
            <w:pPr>
              <w:pStyle w:val="standaardantwoordtekst"/>
              <w:jc w:val="center"/>
            </w:pPr>
            <w:r>
              <w:t>Plattegrondje met locatieaanduiding</w:t>
            </w:r>
          </w:p>
          <w:p w14:paraId="401035F5" w14:textId="77777777" w:rsidR="00414A92" w:rsidRDefault="00414A92" w:rsidP="008913C3">
            <w:pPr>
              <w:pStyle w:val="standaardantwoordtekst"/>
            </w:pPr>
          </w:p>
          <w:p w14:paraId="401035F6" w14:textId="77777777" w:rsidR="00414A92" w:rsidRDefault="00414A92" w:rsidP="008913C3">
            <w:pPr>
              <w:pStyle w:val="standaardantwoordtekst"/>
            </w:pPr>
          </w:p>
          <w:p w14:paraId="401035F7" w14:textId="77777777" w:rsidR="00414A92" w:rsidRDefault="00414A92" w:rsidP="008913C3">
            <w:pPr>
              <w:pStyle w:val="standaardantwoordtekst"/>
            </w:pPr>
          </w:p>
          <w:p w14:paraId="401035F8" w14:textId="77777777" w:rsidR="00414A92" w:rsidRDefault="00414A92" w:rsidP="008913C3">
            <w:pPr>
              <w:pStyle w:val="standaardantwoordtekst"/>
            </w:pPr>
          </w:p>
          <w:p w14:paraId="401035F9" w14:textId="77777777" w:rsidR="00414A92" w:rsidRDefault="00414A92" w:rsidP="008913C3">
            <w:pPr>
              <w:pStyle w:val="standaardantwoordtekst"/>
            </w:pPr>
          </w:p>
          <w:p w14:paraId="401035FA" w14:textId="77777777" w:rsidR="00414A92" w:rsidRDefault="00414A92" w:rsidP="008913C3">
            <w:pPr>
              <w:pStyle w:val="standaardantwoordtekst"/>
            </w:pPr>
          </w:p>
          <w:p w14:paraId="401035FB" w14:textId="77777777" w:rsidR="00414A92" w:rsidRDefault="00414A92" w:rsidP="008913C3">
            <w:pPr>
              <w:pStyle w:val="standaardantwoordtekst"/>
            </w:pPr>
          </w:p>
          <w:p w14:paraId="401035FC" w14:textId="77777777" w:rsidR="00414A92" w:rsidRDefault="00414A92" w:rsidP="008913C3">
            <w:pPr>
              <w:pStyle w:val="standaardantwoordtekst"/>
            </w:pPr>
          </w:p>
          <w:p w14:paraId="401035FD" w14:textId="77777777" w:rsidR="00F50519" w:rsidRDefault="00F50519" w:rsidP="008913C3">
            <w:pPr>
              <w:pStyle w:val="standaardantwoordtekst"/>
            </w:pPr>
            <w:r>
              <w:t xml:space="preserve"> </w:t>
            </w:r>
          </w:p>
        </w:tc>
      </w:tr>
    </w:tbl>
    <w:p w14:paraId="401035FF" w14:textId="77777777" w:rsidR="00E8222F" w:rsidRDefault="00E8222F" w:rsidP="008A3E5D"/>
    <w:tbl>
      <w:tblPr>
        <w:tblStyle w:val="Tabelraster"/>
        <w:tblW w:w="100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4"/>
        <w:gridCol w:w="20"/>
        <w:gridCol w:w="197"/>
        <w:gridCol w:w="1530"/>
        <w:gridCol w:w="1871"/>
        <w:gridCol w:w="1871"/>
        <w:gridCol w:w="1758"/>
        <w:gridCol w:w="114"/>
      </w:tblGrid>
      <w:tr w:rsidR="00E8222F" w14:paraId="40103601" w14:textId="77777777" w:rsidTr="008322A0">
        <w:trPr>
          <w:trHeight w:val="227"/>
          <w:tblHeader/>
        </w:trPr>
        <w:tc>
          <w:tcPr>
            <w:tcW w:w="10034" w:type="dxa"/>
            <w:gridSpan w:val="8"/>
            <w:vAlign w:val="bottom"/>
          </w:tcPr>
          <w:p w14:paraId="40103600" w14:textId="77777777" w:rsidR="00E8222F" w:rsidRPr="005E35CB" w:rsidRDefault="00E8222F" w:rsidP="003A774A">
            <w:pPr>
              <w:pStyle w:val="Vraagkopformulier"/>
            </w:pPr>
            <w:r>
              <w:t>Betreft melding van</w:t>
            </w:r>
          </w:p>
        </w:tc>
      </w:tr>
      <w:tr w:rsidR="00941628" w:rsidRPr="006E1939" w14:paraId="40103608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02" w14:textId="77777777" w:rsidR="00941628" w:rsidRPr="006E1939" w:rsidRDefault="00941628" w:rsidP="008913C3">
            <w:pPr>
              <w:pStyle w:val="Standaardvraagtekst"/>
              <w:rPr>
                <w:b/>
              </w:rPr>
            </w:pPr>
            <w:r w:rsidRPr="006E1939">
              <w:rPr>
                <w:b/>
              </w:rPr>
              <w:t>Soortnaam</w:t>
            </w:r>
          </w:p>
        </w:tc>
        <w:tc>
          <w:tcPr>
            <w:tcW w:w="20" w:type="dxa"/>
          </w:tcPr>
          <w:p w14:paraId="40103603" w14:textId="77777777" w:rsidR="00941628" w:rsidRPr="006E1939" w:rsidRDefault="00941628" w:rsidP="008913C3">
            <w:pPr>
              <w:rPr>
                <w:b/>
              </w:rPr>
            </w:pPr>
          </w:p>
        </w:tc>
        <w:tc>
          <w:tcPr>
            <w:tcW w:w="1727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04" w14:textId="77777777" w:rsidR="00941628" w:rsidRPr="006E1939" w:rsidRDefault="00941628" w:rsidP="008913C3">
            <w:pPr>
              <w:pStyle w:val="standaardantwoordtekst"/>
              <w:rPr>
                <w:b/>
              </w:rPr>
            </w:pPr>
            <w:r w:rsidRPr="006E1939">
              <w:rPr>
                <w:b/>
              </w:rPr>
              <w:t>Japanse</w:t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05" w14:textId="77777777" w:rsidR="00941628" w:rsidRPr="006E1939" w:rsidRDefault="00941628" w:rsidP="008913C3">
            <w:pPr>
              <w:pStyle w:val="standaardantwoordtekst"/>
              <w:rPr>
                <w:b/>
              </w:rPr>
            </w:pPr>
            <w:r w:rsidRPr="006E1939">
              <w:rPr>
                <w:b/>
              </w:rPr>
              <w:t>Boheemse</w:t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06" w14:textId="77777777" w:rsidR="00941628" w:rsidRPr="006E1939" w:rsidRDefault="00941628" w:rsidP="008913C3">
            <w:pPr>
              <w:pStyle w:val="standaardantwoordtekst"/>
              <w:rPr>
                <w:b/>
              </w:rPr>
            </w:pPr>
            <w:proofErr w:type="spellStart"/>
            <w:r w:rsidRPr="006E1939">
              <w:rPr>
                <w:b/>
              </w:rPr>
              <w:t>Sachalinse</w:t>
            </w:r>
            <w:proofErr w:type="spellEnd"/>
          </w:p>
        </w:tc>
        <w:tc>
          <w:tcPr>
            <w:tcW w:w="1871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07" w14:textId="77777777" w:rsidR="00941628" w:rsidRPr="006E1939" w:rsidRDefault="00941628" w:rsidP="008913C3">
            <w:pPr>
              <w:pStyle w:val="standaardantwoordtekst"/>
              <w:rPr>
                <w:b/>
              </w:rPr>
            </w:pPr>
            <w:r w:rsidRPr="006E1939">
              <w:rPr>
                <w:b/>
              </w:rPr>
              <w:t>onbekend</w:t>
            </w:r>
          </w:p>
        </w:tc>
      </w:tr>
      <w:tr w:rsidR="00941628" w14:paraId="4010360F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09" w14:textId="77777777" w:rsidR="00941628" w:rsidRPr="00F80C38" w:rsidRDefault="00941628" w:rsidP="008913C3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Oppervlakte groeiplaats (m</w:t>
            </w:r>
            <w:r w:rsidRPr="00F80C38">
              <w:rPr>
                <w:b/>
                <w:vertAlign w:val="superscript"/>
              </w:rPr>
              <w:t>2</w:t>
            </w:r>
            <w:r w:rsidRPr="00F80C38">
              <w:rPr>
                <w:b/>
              </w:rPr>
              <w:t>)</w:t>
            </w:r>
          </w:p>
        </w:tc>
        <w:tc>
          <w:tcPr>
            <w:tcW w:w="20" w:type="dxa"/>
          </w:tcPr>
          <w:p w14:paraId="4010360A" w14:textId="77777777" w:rsidR="00941628" w:rsidRDefault="00941628" w:rsidP="008913C3"/>
        </w:tc>
        <w:tc>
          <w:tcPr>
            <w:tcW w:w="1727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0B" w14:textId="77777777" w:rsidR="00941628" w:rsidRPr="007B0E50" w:rsidRDefault="00941628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0C" w14:textId="77777777" w:rsidR="00941628" w:rsidRPr="007B0E50" w:rsidRDefault="00941628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0D" w14:textId="77777777" w:rsidR="00941628" w:rsidRPr="007B0E50" w:rsidRDefault="00941628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0E" w14:textId="77777777" w:rsidR="00941628" w:rsidRPr="007B0E50" w:rsidRDefault="00941628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6C624F" w14:paraId="40103616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10" w14:textId="77777777" w:rsidR="006C624F" w:rsidRPr="00F80C38" w:rsidRDefault="006C624F" w:rsidP="008913C3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Aantal stengels per m</w:t>
            </w:r>
            <w:r w:rsidRPr="00F80C38">
              <w:rPr>
                <w:b/>
                <w:vertAlign w:val="superscript"/>
              </w:rPr>
              <w:t>2</w:t>
            </w:r>
            <w:r w:rsidRPr="00F80C38">
              <w:rPr>
                <w:b/>
              </w:rPr>
              <w:t xml:space="preserve"> (stuks)</w:t>
            </w:r>
          </w:p>
        </w:tc>
        <w:tc>
          <w:tcPr>
            <w:tcW w:w="20" w:type="dxa"/>
          </w:tcPr>
          <w:p w14:paraId="40103611" w14:textId="77777777" w:rsidR="006C624F" w:rsidRDefault="006C624F" w:rsidP="008913C3"/>
        </w:tc>
        <w:tc>
          <w:tcPr>
            <w:tcW w:w="1727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12" w14:textId="77777777" w:rsidR="006C624F" w:rsidRDefault="006C624F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13" w14:textId="77777777" w:rsidR="006C624F" w:rsidRDefault="006C624F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14" w14:textId="77777777" w:rsidR="006C624F" w:rsidRDefault="006C624F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15" w14:textId="77777777" w:rsidR="006C624F" w:rsidRDefault="006C624F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BF5D99" w14:paraId="4010361D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17" w14:textId="77777777" w:rsidR="00BF5D99" w:rsidRPr="00F80C38" w:rsidRDefault="00BF5D99" w:rsidP="008913C3">
            <w:pPr>
              <w:pStyle w:val="Standaardvraagtekst"/>
              <w:rPr>
                <w:b/>
              </w:rPr>
            </w:pPr>
          </w:p>
        </w:tc>
        <w:tc>
          <w:tcPr>
            <w:tcW w:w="20" w:type="dxa"/>
          </w:tcPr>
          <w:p w14:paraId="40103618" w14:textId="77777777" w:rsidR="00BF5D99" w:rsidRDefault="00BF5D99" w:rsidP="008913C3"/>
        </w:tc>
        <w:tc>
          <w:tcPr>
            <w:tcW w:w="1727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19" w14:textId="77777777" w:rsidR="00BF5D99" w:rsidRDefault="00BF5D99" w:rsidP="008913C3">
            <w:pPr>
              <w:pStyle w:val="standaardantwoordtekst"/>
              <w:rPr>
                <w:b/>
              </w:rPr>
            </w:pP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1A" w14:textId="77777777" w:rsidR="00BF5D99" w:rsidRDefault="00BF5D99" w:rsidP="008913C3">
            <w:pPr>
              <w:pStyle w:val="standaardantwoordtekst"/>
              <w:rPr>
                <w:b/>
              </w:rPr>
            </w:pP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1B" w14:textId="77777777" w:rsidR="00BF5D99" w:rsidRDefault="00BF5D99" w:rsidP="008913C3">
            <w:pPr>
              <w:pStyle w:val="standaardantwoordtekst"/>
              <w:rPr>
                <w:b/>
              </w:rPr>
            </w:pPr>
          </w:p>
        </w:tc>
        <w:tc>
          <w:tcPr>
            <w:tcW w:w="1871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1C" w14:textId="77777777" w:rsidR="00BF5D99" w:rsidRDefault="00BF5D99" w:rsidP="008913C3">
            <w:pPr>
              <w:pStyle w:val="standaardantwoordtekst"/>
              <w:rPr>
                <w:b/>
              </w:rPr>
            </w:pPr>
          </w:p>
        </w:tc>
      </w:tr>
      <w:tr w:rsidR="00BF5D99" w14:paraId="40103624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1E" w14:textId="77777777" w:rsidR="00BF5D99" w:rsidRPr="00F80C38" w:rsidRDefault="00BF5D99" w:rsidP="008913C3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Planthoogte &lt;1m</w:t>
            </w:r>
          </w:p>
        </w:tc>
        <w:tc>
          <w:tcPr>
            <w:tcW w:w="20" w:type="dxa"/>
          </w:tcPr>
          <w:p w14:paraId="4010361F" w14:textId="77777777" w:rsidR="00BF5D99" w:rsidRDefault="00BF5D99" w:rsidP="008913C3"/>
        </w:tc>
        <w:sdt>
          <w:sdtPr>
            <w:rPr>
              <w:b/>
            </w:rPr>
            <w:id w:val="-20016476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7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20" w14:textId="77777777"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7488049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21" w14:textId="77777777"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20303691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22" w14:textId="77777777"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1957622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23" w14:textId="77777777"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</w:tr>
      <w:tr w:rsidR="00BF5D99" w14:paraId="4010362B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25" w14:textId="77777777" w:rsidR="00BF5D99" w:rsidRPr="00F80C38" w:rsidRDefault="00BF5D99" w:rsidP="00BF5D99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Planthoogte 1m – 2,5m</w:t>
            </w:r>
          </w:p>
        </w:tc>
        <w:tc>
          <w:tcPr>
            <w:tcW w:w="20" w:type="dxa"/>
          </w:tcPr>
          <w:p w14:paraId="40103626" w14:textId="77777777" w:rsidR="00BF5D99" w:rsidRDefault="00BF5D99" w:rsidP="008913C3"/>
        </w:tc>
        <w:sdt>
          <w:sdtPr>
            <w:rPr>
              <w:b/>
            </w:rPr>
            <w:id w:val="1810351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7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27" w14:textId="77777777"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510375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28" w14:textId="77777777"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19885842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29" w14:textId="77777777"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1887603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2A" w14:textId="77777777"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</w:tr>
      <w:tr w:rsidR="00BF5D99" w14:paraId="40103632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2C" w14:textId="77777777" w:rsidR="00BF5D99" w:rsidRPr="00F80C38" w:rsidRDefault="00BF5D99" w:rsidP="00BF5D99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Planthoogte &gt;2,5m</w:t>
            </w:r>
          </w:p>
        </w:tc>
        <w:tc>
          <w:tcPr>
            <w:tcW w:w="20" w:type="dxa"/>
          </w:tcPr>
          <w:p w14:paraId="4010362D" w14:textId="77777777" w:rsidR="00BF5D99" w:rsidRDefault="00BF5D99" w:rsidP="008913C3"/>
        </w:tc>
        <w:sdt>
          <w:sdtPr>
            <w:rPr>
              <w:b/>
            </w:rPr>
            <w:id w:val="1010097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7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2E" w14:textId="77777777"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1089992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2F" w14:textId="77777777"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7914766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30" w14:textId="77777777"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15265571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31" w14:textId="77777777" w:rsidR="00BF5D99" w:rsidRPr="007B0E50" w:rsidRDefault="00BF5D99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</w:tr>
      <w:tr w:rsidR="00BF5D99" w14:paraId="40103637" w14:textId="77777777" w:rsidTr="008322A0">
        <w:trPr>
          <w:gridAfter w:val="1"/>
          <w:wAfter w:w="114" w:type="dxa"/>
          <w:trHeight w:val="227"/>
        </w:trPr>
        <w:tc>
          <w:tcPr>
            <w:tcW w:w="2674" w:type="dxa"/>
            <w:tcBorders>
              <w:bottom w:val="single" w:sz="2" w:space="0" w:color="auto"/>
            </w:tcBorders>
          </w:tcPr>
          <w:p w14:paraId="40103633" w14:textId="77777777" w:rsidR="00BF5D99" w:rsidRPr="00F80C38" w:rsidRDefault="00BF5D99" w:rsidP="003A774A">
            <w:pPr>
              <w:pStyle w:val="Standaardvraagtekst"/>
              <w:rPr>
                <w:b/>
              </w:rPr>
            </w:pPr>
          </w:p>
        </w:tc>
        <w:tc>
          <w:tcPr>
            <w:tcW w:w="20" w:type="dxa"/>
          </w:tcPr>
          <w:p w14:paraId="40103634" w14:textId="77777777" w:rsidR="00BF5D99" w:rsidRDefault="00BF5D99" w:rsidP="003A774A"/>
        </w:tc>
        <w:tc>
          <w:tcPr>
            <w:tcW w:w="19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103635" w14:textId="77777777" w:rsidR="00BF5D99" w:rsidRDefault="00BF5D99" w:rsidP="007B0E50">
            <w:pPr>
              <w:pStyle w:val="standaardantwoordtekst"/>
              <w:rPr>
                <w:b/>
              </w:rPr>
            </w:pPr>
          </w:p>
        </w:tc>
        <w:tc>
          <w:tcPr>
            <w:tcW w:w="7030" w:type="dxa"/>
            <w:gridSpan w:val="4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103636" w14:textId="77777777" w:rsidR="00BF5D99" w:rsidRPr="00CA2F4F" w:rsidRDefault="00BF5D99" w:rsidP="007B0E50">
            <w:pPr>
              <w:pStyle w:val="standaardantwoordtekst"/>
            </w:pPr>
          </w:p>
        </w:tc>
      </w:tr>
      <w:tr w:rsidR="006C624F" w14:paraId="4010363E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38" w14:textId="77777777" w:rsidR="006C624F" w:rsidRPr="00F80C38" w:rsidRDefault="006C624F" w:rsidP="006C624F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Maximale stengeldoorsnede &lt;1cm</w:t>
            </w:r>
          </w:p>
        </w:tc>
        <w:tc>
          <w:tcPr>
            <w:tcW w:w="20" w:type="dxa"/>
          </w:tcPr>
          <w:p w14:paraId="40103639" w14:textId="77777777" w:rsidR="006C624F" w:rsidRDefault="006C624F" w:rsidP="008913C3"/>
        </w:tc>
        <w:sdt>
          <w:sdtPr>
            <w:rPr>
              <w:b/>
            </w:rPr>
            <w:id w:val="3519212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7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3A" w14:textId="77777777"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827286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3B" w14:textId="77777777"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135181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3C" w14:textId="77777777"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285021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3D" w14:textId="77777777"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</w:tr>
      <w:tr w:rsidR="006C624F" w14:paraId="40103645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3F" w14:textId="77777777" w:rsidR="006C624F" w:rsidRPr="00F80C38" w:rsidRDefault="006C624F" w:rsidP="008913C3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Maximale stengeldoorsnede 1-2cm</w:t>
            </w:r>
          </w:p>
        </w:tc>
        <w:tc>
          <w:tcPr>
            <w:tcW w:w="20" w:type="dxa"/>
          </w:tcPr>
          <w:p w14:paraId="40103640" w14:textId="77777777" w:rsidR="006C624F" w:rsidRDefault="006C624F" w:rsidP="008913C3"/>
        </w:tc>
        <w:sdt>
          <w:sdtPr>
            <w:rPr>
              <w:b/>
            </w:rPr>
            <w:id w:val="-9167809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7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41" w14:textId="77777777"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11902157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42" w14:textId="77777777"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15036293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43" w14:textId="77777777"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87623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44" w14:textId="77777777"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</w:tr>
      <w:tr w:rsidR="006C624F" w14:paraId="4010364C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46" w14:textId="77777777" w:rsidR="006C624F" w:rsidRPr="00F80C38" w:rsidRDefault="006C624F" w:rsidP="006C624F">
            <w:pPr>
              <w:pStyle w:val="Standaardvraagtekst"/>
              <w:rPr>
                <w:b/>
              </w:rPr>
            </w:pPr>
            <w:r w:rsidRPr="00F80C38">
              <w:rPr>
                <w:b/>
              </w:rPr>
              <w:t>Maximale stengeldoorsnede &gt;2cm</w:t>
            </w:r>
          </w:p>
        </w:tc>
        <w:tc>
          <w:tcPr>
            <w:tcW w:w="20" w:type="dxa"/>
          </w:tcPr>
          <w:p w14:paraId="40103647" w14:textId="77777777" w:rsidR="006C624F" w:rsidRDefault="006C624F" w:rsidP="008913C3"/>
        </w:tc>
        <w:sdt>
          <w:sdtPr>
            <w:rPr>
              <w:b/>
            </w:rPr>
            <w:id w:val="1312983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727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48" w14:textId="77777777"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-9884721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49" w14:textId="77777777"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1344358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4A" w14:textId="77777777"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sdt>
          <w:sdtPr>
            <w:rPr>
              <w:b/>
            </w:rPr>
            <w:id w:val="19532019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1" w:type="dxa"/>
                <w:gridSpan w:val="2"/>
                <w:tcBorders>
                  <w:top w:val="single" w:sz="2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4010364B" w14:textId="77777777" w:rsidR="006C624F" w:rsidRPr="007B0E50" w:rsidRDefault="006C624F" w:rsidP="008913C3">
                <w:pPr>
                  <w:pStyle w:val="standaardantwoordtekst"/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</w:tr>
      <w:tr w:rsidR="00E8222F" w14:paraId="4010364E" w14:textId="77777777" w:rsidTr="008322A0">
        <w:trPr>
          <w:trHeight w:val="510"/>
          <w:tblHeader/>
        </w:trPr>
        <w:tc>
          <w:tcPr>
            <w:tcW w:w="10035" w:type="dxa"/>
            <w:gridSpan w:val="8"/>
            <w:vAlign w:val="bottom"/>
          </w:tcPr>
          <w:p w14:paraId="4010364D" w14:textId="77777777" w:rsidR="00E8222F" w:rsidRPr="005E35CB" w:rsidRDefault="00E8222F" w:rsidP="006E1939">
            <w:pPr>
              <w:pStyle w:val="Vraagkopformulier"/>
            </w:pPr>
            <w:r>
              <w:lastRenderedPageBreak/>
              <w:t>R</w:t>
            </w:r>
            <w:r w:rsidR="00AE216F">
              <w:t>isico</w:t>
            </w:r>
            <w:r w:rsidR="006D2223">
              <w:t>schatting</w:t>
            </w:r>
            <w:r w:rsidR="00AE216F">
              <w:t xml:space="preserve"> </w:t>
            </w:r>
            <w:r w:rsidR="006E1939">
              <w:t>als gevolg van aanwezigheid van Aziatische duizendknoop</w:t>
            </w:r>
          </w:p>
        </w:tc>
      </w:tr>
      <w:tr w:rsidR="00C93F70" w:rsidRPr="006E1939" w14:paraId="40103655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4F" w14:textId="77777777" w:rsidR="00C93F70" w:rsidRPr="006E1939" w:rsidRDefault="00C93F70" w:rsidP="008913C3">
            <w:pPr>
              <w:pStyle w:val="Standaardvraagtekst"/>
              <w:rPr>
                <w:b/>
                <w:szCs w:val="17"/>
              </w:rPr>
            </w:pPr>
          </w:p>
        </w:tc>
        <w:tc>
          <w:tcPr>
            <w:tcW w:w="20" w:type="dxa"/>
          </w:tcPr>
          <w:p w14:paraId="40103650" w14:textId="77777777" w:rsidR="00C93F70" w:rsidRPr="006E1939" w:rsidRDefault="00C93F70" w:rsidP="008913C3">
            <w:pPr>
              <w:rPr>
                <w:b/>
                <w:sz w:val="17"/>
                <w:szCs w:val="17"/>
              </w:rPr>
            </w:pPr>
          </w:p>
        </w:tc>
        <w:tc>
          <w:tcPr>
            <w:tcW w:w="1727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51" w14:textId="77777777" w:rsidR="00C93F70" w:rsidRPr="006E1939" w:rsidRDefault="00C93F70" w:rsidP="008913C3">
            <w:pPr>
              <w:pStyle w:val="standaardantwoordtekst"/>
              <w:rPr>
                <w:b/>
                <w:sz w:val="17"/>
                <w:szCs w:val="17"/>
              </w:rPr>
            </w:pPr>
            <w:r w:rsidRPr="006E1939">
              <w:rPr>
                <w:b/>
                <w:sz w:val="17"/>
                <w:szCs w:val="17"/>
              </w:rPr>
              <w:t>Hoog</w:t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52" w14:textId="77777777" w:rsidR="00C93F70" w:rsidRPr="006E1939" w:rsidRDefault="00C93F70" w:rsidP="008913C3">
            <w:pPr>
              <w:pStyle w:val="standaardantwoordtekst"/>
              <w:rPr>
                <w:b/>
                <w:sz w:val="17"/>
                <w:szCs w:val="17"/>
              </w:rPr>
            </w:pPr>
            <w:r w:rsidRPr="006E1939">
              <w:rPr>
                <w:b/>
                <w:sz w:val="17"/>
                <w:szCs w:val="17"/>
              </w:rPr>
              <w:t>Midden</w:t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53" w14:textId="77777777" w:rsidR="00C93F70" w:rsidRPr="006E1939" w:rsidRDefault="00C93F70" w:rsidP="008913C3">
            <w:pPr>
              <w:pStyle w:val="standaardantwoordtekst"/>
              <w:rPr>
                <w:b/>
                <w:sz w:val="17"/>
                <w:szCs w:val="17"/>
              </w:rPr>
            </w:pPr>
            <w:r w:rsidRPr="006E1939">
              <w:rPr>
                <w:b/>
                <w:sz w:val="17"/>
                <w:szCs w:val="17"/>
              </w:rPr>
              <w:t>Laag</w:t>
            </w:r>
          </w:p>
        </w:tc>
        <w:tc>
          <w:tcPr>
            <w:tcW w:w="1872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54" w14:textId="77777777" w:rsidR="00C93F70" w:rsidRPr="006E1939" w:rsidRDefault="00C93F70" w:rsidP="008913C3">
            <w:pPr>
              <w:pStyle w:val="standaardantwoordtekst"/>
              <w:rPr>
                <w:b/>
                <w:sz w:val="17"/>
                <w:szCs w:val="17"/>
              </w:rPr>
            </w:pPr>
            <w:r w:rsidRPr="006E1939">
              <w:rPr>
                <w:b/>
                <w:sz w:val="17"/>
                <w:szCs w:val="17"/>
              </w:rPr>
              <w:t>onbekend</w:t>
            </w:r>
          </w:p>
        </w:tc>
      </w:tr>
      <w:tr w:rsidR="00C93F70" w14:paraId="4010365C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56" w14:textId="77777777" w:rsidR="00C93F70" w:rsidRPr="00F80C38" w:rsidRDefault="006E1939" w:rsidP="008913C3">
            <w:pPr>
              <w:pStyle w:val="Standaardvraagtekst"/>
              <w:rPr>
                <w:b/>
              </w:rPr>
            </w:pPr>
            <w:r>
              <w:rPr>
                <w:b/>
              </w:rPr>
              <w:t>Risico op verdere verspreiding</w:t>
            </w:r>
          </w:p>
        </w:tc>
        <w:tc>
          <w:tcPr>
            <w:tcW w:w="20" w:type="dxa"/>
          </w:tcPr>
          <w:p w14:paraId="40103657" w14:textId="77777777" w:rsidR="00C93F70" w:rsidRDefault="00C93F70" w:rsidP="008913C3"/>
        </w:tc>
        <w:tc>
          <w:tcPr>
            <w:tcW w:w="1727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58" w14:textId="77777777" w:rsidR="00C93F70" w:rsidRPr="007B0E50" w:rsidRDefault="00C93F70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59" w14:textId="77777777" w:rsidR="00C93F70" w:rsidRPr="007B0E50" w:rsidRDefault="00C93F70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5A" w14:textId="77777777" w:rsidR="00C93F70" w:rsidRPr="007B0E50" w:rsidRDefault="00C93F70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2" w:type="dxa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10365B" w14:textId="77777777" w:rsidR="00C93F70" w:rsidRPr="007B0E50" w:rsidRDefault="00C93F70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C93F70" w14:paraId="40103663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5D" w14:textId="77777777" w:rsidR="00C93F70" w:rsidRPr="00F80C38" w:rsidRDefault="006E1939" w:rsidP="006E1939">
            <w:pPr>
              <w:pStyle w:val="Standaardvraagtekst"/>
              <w:rPr>
                <w:b/>
              </w:rPr>
            </w:pPr>
            <w:r>
              <w:rPr>
                <w:b/>
              </w:rPr>
              <w:t>Risico op schade</w:t>
            </w:r>
          </w:p>
        </w:tc>
        <w:tc>
          <w:tcPr>
            <w:tcW w:w="20" w:type="dxa"/>
          </w:tcPr>
          <w:p w14:paraId="4010365E" w14:textId="77777777" w:rsidR="00C93F70" w:rsidRDefault="00C93F70" w:rsidP="008913C3"/>
        </w:tc>
        <w:tc>
          <w:tcPr>
            <w:tcW w:w="172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5F" w14:textId="77777777" w:rsidR="00C93F70" w:rsidRDefault="00C93F70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60" w14:textId="77777777" w:rsidR="00C93F70" w:rsidRDefault="00C93F70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61" w14:textId="77777777" w:rsidR="00C93F70" w:rsidRDefault="00C93F70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62" w14:textId="77777777" w:rsidR="00C93F70" w:rsidRDefault="00C93F70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6E1939" w14:paraId="4010366A" w14:textId="77777777" w:rsidTr="008322A0">
        <w:trPr>
          <w:trHeight w:val="227"/>
        </w:trPr>
        <w:tc>
          <w:tcPr>
            <w:tcW w:w="2674" w:type="dxa"/>
            <w:tcBorders>
              <w:top w:val="single" w:sz="2" w:space="0" w:color="auto"/>
              <w:bottom w:val="single" w:sz="2" w:space="0" w:color="auto"/>
            </w:tcBorders>
          </w:tcPr>
          <w:p w14:paraId="40103664" w14:textId="77777777" w:rsidR="006E1939" w:rsidRPr="00F80C38" w:rsidRDefault="006E1939" w:rsidP="008913C3">
            <w:pPr>
              <w:pStyle w:val="Standaardvraagtekst"/>
              <w:rPr>
                <w:b/>
              </w:rPr>
            </w:pPr>
            <w:r>
              <w:rPr>
                <w:b/>
              </w:rPr>
              <w:t>Risico op veiligheid</w:t>
            </w:r>
          </w:p>
        </w:tc>
        <w:tc>
          <w:tcPr>
            <w:tcW w:w="20" w:type="dxa"/>
          </w:tcPr>
          <w:p w14:paraId="40103665" w14:textId="77777777" w:rsidR="006E1939" w:rsidRDefault="006E1939" w:rsidP="008913C3"/>
        </w:tc>
        <w:tc>
          <w:tcPr>
            <w:tcW w:w="172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66" w14:textId="77777777" w:rsidR="006E1939" w:rsidRDefault="006E1939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67" w14:textId="77777777" w:rsidR="006E1939" w:rsidRDefault="006E1939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68" w14:textId="77777777" w:rsidR="006E1939" w:rsidRDefault="006E1939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  <w:tc>
          <w:tcPr>
            <w:tcW w:w="187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69" w14:textId="77777777" w:rsidR="006E1939" w:rsidRDefault="006E1939" w:rsidP="008913C3">
            <w:pPr>
              <w:pStyle w:val="standaardantwoordtekst"/>
              <w:rPr>
                <w:b/>
              </w:rPr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</w:tbl>
    <w:p w14:paraId="4010366B" w14:textId="77777777" w:rsidR="007B0E50" w:rsidRDefault="007B0E50" w:rsidP="008A3E5D"/>
    <w:tbl>
      <w:tblPr>
        <w:tblStyle w:val="Tabelraster"/>
        <w:tblW w:w="100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8"/>
        <w:gridCol w:w="113"/>
        <w:gridCol w:w="340"/>
        <w:gridCol w:w="113"/>
        <w:gridCol w:w="7031"/>
      </w:tblGrid>
      <w:tr w:rsidR="00414A92" w14:paraId="4010366D" w14:textId="77777777" w:rsidTr="008913C3">
        <w:trPr>
          <w:trHeight w:val="510"/>
          <w:tblHeader/>
        </w:trPr>
        <w:tc>
          <w:tcPr>
            <w:tcW w:w="10035" w:type="dxa"/>
            <w:gridSpan w:val="5"/>
            <w:vAlign w:val="bottom"/>
          </w:tcPr>
          <w:p w14:paraId="4010366C" w14:textId="77777777" w:rsidR="00414A92" w:rsidRPr="005E35CB" w:rsidRDefault="006D2223" w:rsidP="00CE5952">
            <w:pPr>
              <w:pStyle w:val="Vraagkopformulier"/>
            </w:pPr>
            <w:r>
              <w:t>Beoogde activiteit</w:t>
            </w:r>
            <w:r w:rsidR="00F05C5A">
              <w:t xml:space="preserve"> die conflicteert met aanwezigheid van Aziatische duizendknoop</w:t>
            </w:r>
          </w:p>
        </w:tc>
      </w:tr>
      <w:tr w:rsidR="00414A92" w14:paraId="40103673" w14:textId="77777777" w:rsidTr="008913C3">
        <w:trPr>
          <w:trHeight w:val="283"/>
        </w:trPr>
        <w:tc>
          <w:tcPr>
            <w:tcW w:w="2438" w:type="dxa"/>
            <w:tcBorders>
              <w:bottom w:val="single" w:sz="2" w:space="0" w:color="auto"/>
            </w:tcBorders>
          </w:tcPr>
          <w:p w14:paraId="4010366E" w14:textId="77777777" w:rsidR="00414A92" w:rsidRPr="00861621" w:rsidRDefault="00414A92" w:rsidP="008913C3">
            <w:pPr>
              <w:pStyle w:val="Standaardvraagtekst"/>
              <w:rPr>
                <w:b/>
              </w:rPr>
            </w:pPr>
            <w:r w:rsidRPr="00861621">
              <w:rPr>
                <w:b/>
              </w:rPr>
              <w:t>Maaien</w:t>
            </w:r>
          </w:p>
        </w:tc>
        <w:tc>
          <w:tcPr>
            <w:tcW w:w="113" w:type="dxa"/>
          </w:tcPr>
          <w:p w14:paraId="4010366F" w14:textId="77777777" w:rsidR="00414A92" w:rsidRDefault="00414A92" w:rsidP="008913C3"/>
        </w:tc>
        <w:sdt>
          <w:sdtPr>
            <w:rPr>
              <w:b/>
            </w:rPr>
            <w:id w:val="11029998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40" w:type="dxa"/>
                <w:tcBorders>
                  <w:bottom w:val="single" w:sz="2" w:space="0" w:color="auto"/>
                </w:tcBorders>
                <w:shd w:val="clear" w:color="auto" w:fill="auto"/>
                <w:vAlign w:val="center"/>
              </w:tcPr>
              <w:p w14:paraId="40103670" w14:textId="77777777" w:rsidR="00414A92" w:rsidRPr="00EB2A99" w:rsidRDefault="00414A92" w:rsidP="008913C3">
                <w:pPr>
                  <w:pStyle w:val="standaardantwoordtekst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1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103671" w14:textId="77777777" w:rsidR="00414A92" w:rsidRPr="007B0E50" w:rsidRDefault="00414A92" w:rsidP="008913C3">
            <w:pPr>
              <w:pStyle w:val="standaardantwoordtekst"/>
            </w:pPr>
          </w:p>
        </w:tc>
        <w:tc>
          <w:tcPr>
            <w:tcW w:w="70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103672" w14:textId="77777777" w:rsidR="00414A92" w:rsidRPr="007B0E50" w:rsidRDefault="00414A92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414A92" w14:paraId="40103679" w14:textId="77777777" w:rsidTr="008913C3">
        <w:trPr>
          <w:trHeight w:val="283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14:paraId="40103674" w14:textId="77777777" w:rsidR="00414A92" w:rsidRPr="00861621" w:rsidRDefault="00414A92" w:rsidP="006E1939">
            <w:pPr>
              <w:pStyle w:val="Standaardvraagtekst"/>
              <w:rPr>
                <w:b/>
              </w:rPr>
            </w:pPr>
            <w:r w:rsidRPr="00861621">
              <w:rPr>
                <w:b/>
              </w:rPr>
              <w:t>Gr</w:t>
            </w:r>
            <w:r w:rsidR="006D2223">
              <w:rPr>
                <w:b/>
              </w:rPr>
              <w:t>ondverzet</w:t>
            </w:r>
          </w:p>
        </w:tc>
        <w:tc>
          <w:tcPr>
            <w:tcW w:w="113" w:type="dxa"/>
          </w:tcPr>
          <w:p w14:paraId="40103675" w14:textId="77777777" w:rsidR="00414A92" w:rsidRDefault="00414A92" w:rsidP="008913C3"/>
        </w:tc>
        <w:sdt>
          <w:sdtPr>
            <w:rPr>
              <w:b/>
            </w:rPr>
            <w:id w:val="527220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40" w:type="dxa"/>
                <w:tcBorders>
                  <w:top w:val="single" w:sz="2" w:space="0" w:color="auto"/>
                  <w:bottom w:val="single" w:sz="2" w:space="0" w:color="auto"/>
                </w:tcBorders>
                <w:shd w:val="clear" w:color="auto" w:fill="auto"/>
                <w:vAlign w:val="center"/>
              </w:tcPr>
              <w:p w14:paraId="40103676" w14:textId="77777777" w:rsidR="00414A92" w:rsidRPr="00EB2A99" w:rsidRDefault="00414A92" w:rsidP="008913C3">
                <w:pPr>
                  <w:pStyle w:val="standaardantwoordtekst"/>
                  <w:rPr>
                    <w:b/>
                  </w:rPr>
                </w:pPr>
                <w:r w:rsidRPr="00EB2A99">
                  <w:rPr>
                    <w:rFonts w:hint="eastAsia"/>
                    <w:b/>
                  </w:rPr>
                  <w:t>☐</w:t>
                </w:r>
              </w:p>
            </w:tc>
          </w:sdtContent>
        </w:sdt>
        <w:tc>
          <w:tcPr>
            <w:tcW w:w="1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77" w14:textId="77777777" w:rsidR="00414A92" w:rsidRPr="007B0E50" w:rsidRDefault="00414A92" w:rsidP="008913C3">
            <w:pPr>
              <w:pStyle w:val="standaardantwoordtekst"/>
            </w:pPr>
          </w:p>
        </w:tc>
        <w:tc>
          <w:tcPr>
            <w:tcW w:w="70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78" w14:textId="77777777" w:rsidR="00414A92" w:rsidRPr="007B0E50" w:rsidRDefault="00414A92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6E1939" w14:paraId="4010367F" w14:textId="77777777" w:rsidTr="008913C3">
        <w:trPr>
          <w:trHeight w:val="283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14:paraId="4010367A" w14:textId="77777777" w:rsidR="006E1939" w:rsidRPr="00861621" w:rsidRDefault="006E1939" w:rsidP="008913C3">
            <w:pPr>
              <w:pStyle w:val="Standaardvraagtekst"/>
              <w:rPr>
                <w:b/>
              </w:rPr>
            </w:pPr>
            <w:r>
              <w:rPr>
                <w:b/>
              </w:rPr>
              <w:t>Slopen</w:t>
            </w:r>
          </w:p>
        </w:tc>
        <w:tc>
          <w:tcPr>
            <w:tcW w:w="113" w:type="dxa"/>
          </w:tcPr>
          <w:p w14:paraId="4010367B" w14:textId="77777777" w:rsidR="006E1939" w:rsidRDefault="006E1939" w:rsidP="008913C3"/>
        </w:tc>
        <w:sdt>
          <w:sdtPr>
            <w:rPr>
              <w:b/>
            </w:rPr>
            <w:id w:val="-1665462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40" w:type="dxa"/>
                <w:tcBorders>
                  <w:top w:val="single" w:sz="2" w:space="0" w:color="auto"/>
                  <w:bottom w:val="single" w:sz="2" w:space="0" w:color="auto"/>
                </w:tcBorders>
                <w:shd w:val="clear" w:color="auto" w:fill="auto"/>
                <w:vAlign w:val="center"/>
              </w:tcPr>
              <w:p w14:paraId="4010367C" w14:textId="77777777" w:rsidR="006E1939" w:rsidRPr="00EB2A99" w:rsidRDefault="006E1939" w:rsidP="008913C3">
                <w:pPr>
                  <w:pStyle w:val="standaardantwoordtekst"/>
                  <w:rPr>
                    <w:b/>
                  </w:rPr>
                </w:pPr>
                <w:r w:rsidRPr="00EB2A99">
                  <w:rPr>
                    <w:rFonts w:hint="eastAsia"/>
                    <w:b/>
                  </w:rPr>
                  <w:t>☐</w:t>
                </w:r>
              </w:p>
            </w:tc>
          </w:sdtContent>
        </w:sdt>
        <w:tc>
          <w:tcPr>
            <w:tcW w:w="1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7D" w14:textId="77777777" w:rsidR="006E1939" w:rsidRPr="007B0E50" w:rsidRDefault="006E1939" w:rsidP="008913C3">
            <w:pPr>
              <w:pStyle w:val="standaardantwoordtekst"/>
            </w:pPr>
          </w:p>
        </w:tc>
        <w:tc>
          <w:tcPr>
            <w:tcW w:w="70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7E" w14:textId="77777777" w:rsidR="006E1939" w:rsidRPr="007B0E50" w:rsidRDefault="006E1939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  <w:tr w:rsidR="006E1939" w14:paraId="40103685" w14:textId="77777777" w:rsidTr="008913C3">
        <w:trPr>
          <w:trHeight w:val="283"/>
        </w:trPr>
        <w:tc>
          <w:tcPr>
            <w:tcW w:w="2438" w:type="dxa"/>
            <w:tcBorders>
              <w:top w:val="single" w:sz="2" w:space="0" w:color="auto"/>
              <w:bottom w:val="single" w:sz="2" w:space="0" w:color="auto"/>
            </w:tcBorders>
          </w:tcPr>
          <w:p w14:paraId="40103680" w14:textId="77777777" w:rsidR="006E1939" w:rsidRPr="00861621" w:rsidRDefault="006E1939" w:rsidP="008913C3">
            <w:pPr>
              <w:pStyle w:val="Standaardvraagtekst"/>
              <w:rPr>
                <w:b/>
              </w:rPr>
            </w:pPr>
            <w:r w:rsidRPr="00861621">
              <w:rPr>
                <w:b/>
              </w:rPr>
              <w:t>Anders</w:t>
            </w:r>
          </w:p>
        </w:tc>
        <w:tc>
          <w:tcPr>
            <w:tcW w:w="113" w:type="dxa"/>
          </w:tcPr>
          <w:p w14:paraId="40103681" w14:textId="77777777" w:rsidR="006E1939" w:rsidRDefault="006E1939" w:rsidP="008913C3"/>
        </w:tc>
        <w:sdt>
          <w:sdtPr>
            <w:rPr>
              <w:b/>
            </w:rPr>
            <w:id w:val="1427848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40" w:type="dxa"/>
                <w:tcBorders>
                  <w:top w:val="single" w:sz="2" w:space="0" w:color="auto"/>
                  <w:bottom w:val="single" w:sz="2" w:space="0" w:color="auto"/>
                </w:tcBorders>
                <w:shd w:val="clear" w:color="auto" w:fill="auto"/>
                <w:vAlign w:val="center"/>
              </w:tcPr>
              <w:p w14:paraId="40103682" w14:textId="77777777" w:rsidR="006E1939" w:rsidRPr="00EB2A99" w:rsidRDefault="006E1939" w:rsidP="008913C3">
                <w:pPr>
                  <w:pStyle w:val="standaardantwoordtekst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☐</w:t>
                </w:r>
              </w:p>
            </w:tc>
          </w:sdtContent>
        </w:sdt>
        <w:tc>
          <w:tcPr>
            <w:tcW w:w="113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83" w14:textId="77777777" w:rsidR="006E1939" w:rsidRPr="007B0E50" w:rsidRDefault="006E1939" w:rsidP="008913C3">
            <w:pPr>
              <w:pStyle w:val="standaardantwoordtekst"/>
            </w:pPr>
          </w:p>
        </w:tc>
        <w:tc>
          <w:tcPr>
            <w:tcW w:w="7031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0103684" w14:textId="77777777" w:rsidR="006E1939" w:rsidRPr="007B0E50" w:rsidRDefault="006E1939" w:rsidP="008913C3">
            <w:pPr>
              <w:pStyle w:val="standaardantwoordtekst"/>
            </w:pPr>
            <w:r w:rsidRPr="00CA2F4F">
              <w:fldChar w:fldCharType="begin"/>
            </w:r>
            <w:r w:rsidRPr="00CA2F4F">
              <w:instrText xml:space="preserve"> MACROBUTTON ""</w:instrText>
            </w:r>
            <w:r w:rsidRPr="00CA2F4F">
              <w:rPr>
                <w:highlight w:val="yellow"/>
              </w:rPr>
              <w:instrText xml:space="preserve"> xxxxx</w:instrText>
            </w:r>
            <w:r w:rsidRPr="00CA2F4F">
              <w:fldChar w:fldCharType="end"/>
            </w:r>
          </w:p>
        </w:tc>
      </w:tr>
    </w:tbl>
    <w:p w14:paraId="40103686" w14:textId="77777777" w:rsidR="001027DA" w:rsidRDefault="001027DA" w:rsidP="001027DA"/>
    <w:tbl>
      <w:tblPr>
        <w:tblStyle w:val="Tabelraster"/>
        <w:tblW w:w="100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4"/>
      </w:tblGrid>
      <w:tr w:rsidR="00F80C38" w14:paraId="40103688" w14:textId="77777777" w:rsidTr="008913C3">
        <w:trPr>
          <w:trHeight w:val="227"/>
          <w:tblHeader/>
        </w:trPr>
        <w:tc>
          <w:tcPr>
            <w:tcW w:w="10034" w:type="dxa"/>
            <w:vAlign w:val="bottom"/>
          </w:tcPr>
          <w:p w14:paraId="40103687" w14:textId="77777777" w:rsidR="00F80C38" w:rsidRPr="005E35CB" w:rsidRDefault="00F80C38" w:rsidP="008913C3">
            <w:pPr>
              <w:pStyle w:val="Vraagkopformulier"/>
            </w:pPr>
            <w:r>
              <w:t>Opmerkingen</w:t>
            </w:r>
          </w:p>
        </w:tc>
      </w:tr>
    </w:tbl>
    <w:p w14:paraId="40103689" w14:textId="77777777" w:rsidR="001018E6" w:rsidRDefault="001018E6" w:rsidP="00F80C38"/>
    <w:p w14:paraId="4010368A" w14:textId="77777777" w:rsidR="00861621" w:rsidRDefault="00861621" w:rsidP="00F80C38"/>
    <w:p w14:paraId="4010368B" w14:textId="77777777" w:rsidR="00861621" w:rsidRDefault="00861621" w:rsidP="00F80C38"/>
    <w:p w14:paraId="4010368C" w14:textId="77777777" w:rsidR="00861621" w:rsidRDefault="00861621" w:rsidP="00F80C38"/>
    <w:p w14:paraId="4010368D" w14:textId="77777777" w:rsidR="00861621" w:rsidRDefault="00861621" w:rsidP="00F80C38"/>
    <w:p w14:paraId="4010368E" w14:textId="77777777" w:rsidR="00861621" w:rsidRDefault="00861621" w:rsidP="00F80C38"/>
    <w:p w14:paraId="4010368F" w14:textId="77777777" w:rsidR="00861621" w:rsidRDefault="00861621" w:rsidP="00F80C38"/>
    <w:p w14:paraId="40103690" w14:textId="77777777" w:rsidR="00861621" w:rsidRPr="005E35CB" w:rsidRDefault="00861621" w:rsidP="00861621">
      <w:pPr>
        <w:pStyle w:val="Vraagkopformulier"/>
      </w:pPr>
      <w:r>
        <w:t>Foto van huidige situatie</w:t>
      </w:r>
    </w:p>
    <w:p w14:paraId="40103691" w14:textId="77777777" w:rsidR="00861621" w:rsidRDefault="00861621" w:rsidP="00F80C38"/>
    <w:sectPr w:rsidR="00861621" w:rsidSect="00666244">
      <w:headerReference w:type="default" r:id="rId9"/>
      <w:headerReference w:type="first" r:id="rId10"/>
      <w:footerReference w:type="first" r:id="rId11"/>
      <w:pgSz w:w="11906" w:h="16838" w:code="9"/>
      <w:pgMar w:top="2268" w:right="1021" w:bottom="794" w:left="85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103694" w14:textId="77777777" w:rsidR="001F4DAE" w:rsidRDefault="001F4DAE">
      <w:pPr>
        <w:spacing w:line="240" w:lineRule="auto"/>
      </w:pPr>
      <w:r>
        <w:separator/>
      </w:r>
    </w:p>
  </w:endnote>
  <w:endnote w:type="continuationSeparator" w:id="0">
    <w:p w14:paraId="40103695" w14:textId="77777777" w:rsidR="001F4DAE" w:rsidRDefault="001F4D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036AB" w14:textId="77777777" w:rsidR="00666244" w:rsidRDefault="00666244" w:rsidP="00666244">
    <w:pPr>
      <w:pStyle w:val="Voettekstversieddsjabloon"/>
    </w:pPr>
    <w:r w:rsidRPr="002D096A">
      <w:t>V1/4-2015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103692" w14:textId="77777777" w:rsidR="001F4DAE" w:rsidRDefault="001F4DAE">
      <w:pPr>
        <w:spacing w:line="240" w:lineRule="auto"/>
      </w:pPr>
    </w:p>
  </w:footnote>
  <w:footnote w:type="continuationSeparator" w:id="0">
    <w:p w14:paraId="40103693" w14:textId="77777777" w:rsidR="001F4DAE" w:rsidRDefault="001F4DA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pPr w:leftFromText="142" w:rightFromText="142" w:vertAnchor="page" w:horzAnchor="page" w:tblpX="852" w:tblpY="625"/>
      <w:tblOverlap w:val="never"/>
      <w:tblW w:w="100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1"/>
      <w:gridCol w:w="5953"/>
      <w:gridCol w:w="1576"/>
    </w:tblGrid>
    <w:tr w:rsidR="00666244" w14:paraId="40103699" w14:textId="77777777" w:rsidTr="00841B2B">
      <w:trPr>
        <w:trHeight w:val="180"/>
      </w:trPr>
      <w:tc>
        <w:tcPr>
          <w:tcW w:w="2551" w:type="dxa"/>
        </w:tcPr>
        <w:p w14:paraId="40103696" w14:textId="77777777" w:rsidR="00666244" w:rsidRPr="00841B2B" w:rsidRDefault="00666244" w:rsidP="00666244">
          <w:pPr>
            <w:pStyle w:val="Koptekst"/>
            <w:rPr>
              <w:b/>
            </w:rPr>
          </w:pPr>
          <w:r w:rsidRPr="00841B2B">
            <w:rPr>
              <w:b/>
            </w:rPr>
            <w:t>Gemeente Amsterdam</w:t>
          </w:r>
        </w:p>
      </w:tc>
      <w:tc>
        <w:tcPr>
          <w:tcW w:w="5953" w:type="dxa"/>
        </w:tcPr>
        <w:p w14:paraId="40103697" w14:textId="77777777" w:rsidR="00666244" w:rsidRPr="00A079DA" w:rsidRDefault="00666244" w:rsidP="00666244">
          <w:pPr>
            <w:pStyle w:val="Koptekst"/>
          </w:pPr>
        </w:p>
      </w:tc>
      <w:tc>
        <w:tcPr>
          <w:tcW w:w="1576" w:type="dxa"/>
        </w:tcPr>
        <w:p w14:paraId="40103698" w14:textId="30655E4B" w:rsidR="00666244" w:rsidRDefault="00414A92" w:rsidP="00414A92">
          <w:pPr>
            <w:pStyle w:val="Koptekst"/>
          </w:pPr>
          <w:proofErr w:type="spellStart"/>
          <w:r>
            <w:t>Versie</w:t>
          </w:r>
          <w:r w:rsidR="00666244" w:rsidRPr="004554D6">
            <w:fldChar w:fldCharType="begin"/>
          </w:r>
          <w:r w:rsidR="00666244" w:rsidRPr="004554D6">
            <w:instrText xml:space="preserve"> REF kenmerk \h  \* MERGEFORMAT </w:instrText>
          </w:r>
          <w:r w:rsidR="00666244" w:rsidRPr="004554D6">
            <w:fldChar w:fldCharType="separate"/>
          </w:r>
          <w:r w:rsidR="002E4954" w:rsidRPr="002E4954">
            <w:rPr>
              <w:bCs/>
            </w:rPr>
            <w:t>xxxxx</w:t>
          </w:r>
          <w:proofErr w:type="spellEnd"/>
          <w:r w:rsidR="002E4954" w:rsidRPr="002E4954">
            <w:rPr>
              <w:bCs/>
            </w:rPr>
            <w:t xml:space="preserve"> </w:t>
          </w:r>
          <w:r w:rsidR="00666244" w:rsidRPr="004554D6">
            <w:fldChar w:fldCharType="end"/>
          </w:r>
        </w:p>
      </w:tc>
    </w:tr>
    <w:tr w:rsidR="00666244" w14:paraId="4010369E" w14:textId="77777777" w:rsidTr="00841B2B">
      <w:trPr>
        <w:trHeight w:val="233"/>
      </w:trPr>
      <w:tc>
        <w:tcPr>
          <w:tcW w:w="2551" w:type="dxa"/>
        </w:tcPr>
        <w:p w14:paraId="4010369A" w14:textId="77777777" w:rsidR="00414A92" w:rsidRDefault="00414A92" w:rsidP="00666244">
          <w:pPr>
            <w:pStyle w:val="Koptekst"/>
          </w:pPr>
          <w:r>
            <w:t>Beoordelings</w:t>
          </w:r>
          <w:r w:rsidR="00666244">
            <w:t>formulier</w:t>
          </w:r>
        </w:p>
        <w:p w14:paraId="4010369B" w14:textId="77777777" w:rsidR="00666244" w:rsidRDefault="00414A92" w:rsidP="00666244">
          <w:pPr>
            <w:pStyle w:val="Koptekst"/>
          </w:pPr>
          <w:r>
            <w:t>Aziatische duizendknoop</w:t>
          </w:r>
        </w:p>
      </w:tc>
      <w:tc>
        <w:tcPr>
          <w:tcW w:w="5953" w:type="dxa"/>
        </w:tcPr>
        <w:p w14:paraId="4010369C" w14:textId="77777777" w:rsidR="00666244" w:rsidRDefault="00666244" w:rsidP="00666244">
          <w:pPr>
            <w:pStyle w:val="Koptekst"/>
          </w:pPr>
        </w:p>
      </w:tc>
      <w:tc>
        <w:tcPr>
          <w:tcW w:w="1576" w:type="dxa"/>
        </w:tcPr>
        <w:p w14:paraId="4010369D" w14:textId="77777777" w:rsidR="00666244" w:rsidRPr="00FE3F59" w:rsidRDefault="00666244" w:rsidP="00666244">
          <w:pPr>
            <w:pStyle w:val="Koptekst"/>
          </w:pPr>
          <w:r w:rsidRPr="00542A36">
            <w:rPr>
              <w:noProof/>
            </w:rPr>
            <w:t xml:space="preserve">Pagina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PAGE </w:instrText>
          </w:r>
          <w:r w:rsidRPr="00542A36">
            <w:rPr>
              <w:noProof/>
            </w:rPr>
            <w:fldChar w:fldCharType="separate"/>
          </w:r>
          <w:r w:rsidR="008322A0">
            <w:rPr>
              <w:noProof/>
            </w:rPr>
            <w:t>2</w:t>
          </w:r>
          <w:r w:rsidRPr="00542A36">
            <w:rPr>
              <w:noProof/>
            </w:rPr>
            <w:fldChar w:fldCharType="end"/>
          </w:r>
          <w:r w:rsidRPr="00542A36">
            <w:rPr>
              <w:noProof/>
            </w:rPr>
            <w:t xml:space="preserve"> van </w:t>
          </w:r>
          <w:r w:rsidRPr="00542A36">
            <w:rPr>
              <w:noProof/>
            </w:rPr>
            <w:fldChar w:fldCharType="begin"/>
          </w:r>
          <w:r w:rsidRPr="00542A36">
            <w:rPr>
              <w:noProof/>
            </w:rPr>
            <w:instrText xml:space="preserve"> NUMPAGES </w:instrText>
          </w:r>
          <w:r w:rsidRPr="00542A36">
            <w:rPr>
              <w:noProof/>
            </w:rPr>
            <w:fldChar w:fldCharType="separate"/>
          </w:r>
          <w:r w:rsidR="008322A0">
            <w:rPr>
              <w:noProof/>
            </w:rPr>
            <w:t>2</w:t>
          </w:r>
          <w:r w:rsidRPr="00542A36">
            <w:rPr>
              <w:noProof/>
            </w:rPr>
            <w:fldChar w:fldCharType="end"/>
          </w:r>
        </w:p>
      </w:tc>
    </w:tr>
    <w:tr w:rsidR="00666244" w14:paraId="401036A2" w14:textId="77777777" w:rsidTr="00841B2B">
      <w:trPr>
        <w:trHeight w:val="233"/>
      </w:trPr>
      <w:tc>
        <w:tcPr>
          <w:tcW w:w="2551" w:type="dxa"/>
        </w:tcPr>
        <w:p w14:paraId="4010369F" w14:textId="77777777" w:rsidR="00666244" w:rsidRDefault="00666244" w:rsidP="00666244">
          <w:pPr>
            <w:pStyle w:val="Koptekst"/>
          </w:pPr>
        </w:p>
      </w:tc>
      <w:tc>
        <w:tcPr>
          <w:tcW w:w="5953" w:type="dxa"/>
        </w:tcPr>
        <w:p w14:paraId="401036A0" w14:textId="77777777" w:rsidR="00666244" w:rsidRDefault="00666244" w:rsidP="00666244">
          <w:pPr>
            <w:pStyle w:val="Koptekst"/>
          </w:pPr>
        </w:p>
      </w:tc>
      <w:tc>
        <w:tcPr>
          <w:tcW w:w="1576" w:type="dxa"/>
        </w:tcPr>
        <w:p w14:paraId="401036A1" w14:textId="77777777" w:rsidR="00666244" w:rsidRPr="00FE3F59" w:rsidRDefault="00666244" w:rsidP="00666244">
          <w:pPr>
            <w:pStyle w:val="Koptekst"/>
          </w:pPr>
        </w:p>
      </w:tc>
    </w:tr>
    <w:tr w:rsidR="00666244" w14:paraId="401036A6" w14:textId="77777777" w:rsidTr="00841B2B">
      <w:trPr>
        <w:trHeight w:val="233"/>
      </w:trPr>
      <w:tc>
        <w:tcPr>
          <w:tcW w:w="2551" w:type="dxa"/>
        </w:tcPr>
        <w:p w14:paraId="401036A3" w14:textId="77777777" w:rsidR="00666244" w:rsidRDefault="00666244" w:rsidP="00666244">
          <w:pPr>
            <w:pStyle w:val="Koptekst"/>
          </w:pPr>
        </w:p>
      </w:tc>
      <w:tc>
        <w:tcPr>
          <w:tcW w:w="5953" w:type="dxa"/>
        </w:tcPr>
        <w:p w14:paraId="401036A4" w14:textId="77777777" w:rsidR="00666244" w:rsidRPr="00542A36" w:rsidRDefault="00666244" w:rsidP="00666244">
          <w:pPr>
            <w:pStyle w:val="Koptekst"/>
          </w:pPr>
        </w:p>
      </w:tc>
      <w:tc>
        <w:tcPr>
          <w:tcW w:w="1576" w:type="dxa"/>
        </w:tcPr>
        <w:p w14:paraId="401036A5" w14:textId="77777777" w:rsidR="00666244" w:rsidRPr="00542A36" w:rsidRDefault="00666244" w:rsidP="00666244">
          <w:pPr>
            <w:pStyle w:val="Koptekst"/>
          </w:pPr>
        </w:p>
      </w:tc>
    </w:tr>
  </w:tbl>
  <w:p w14:paraId="401036A7" w14:textId="77777777" w:rsidR="00F8143A" w:rsidRPr="00B02754" w:rsidRDefault="00F8143A" w:rsidP="00B02754">
    <w:pPr>
      <w:pStyle w:val="Koptekst"/>
    </w:pPr>
  </w:p>
  <w:p w14:paraId="401036A8" w14:textId="77777777" w:rsidR="00F8143A" w:rsidRDefault="00F814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1036A9" w14:textId="77777777" w:rsidR="00F8143A" w:rsidRPr="00990EEC" w:rsidRDefault="00F8143A" w:rsidP="004B7208">
    <w:pPr>
      <w:pStyle w:val="Koptekst"/>
      <w:tabs>
        <w:tab w:val="clear" w:pos="3969"/>
      </w:tabs>
    </w:pPr>
    <w:r>
      <w:rPr>
        <w:noProof/>
        <w:lang w:eastAsia="nl-NL"/>
      </w:rPr>
      <w:drawing>
        <wp:anchor distT="0" distB="0" distL="114300" distR="114300" simplePos="0" relativeHeight="251661312" behindDoc="1" locked="0" layoutInCell="0" allowOverlap="0" wp14:anchorId="401036AC" wp14:editId="401036AD">
          <wp:simplePos x="0" y="0"/>
          <wp:positionH relativeFrom="page">
            <wp:posOffset>1631315</wp:posOffset>
          </wp:positionH>
          <wp:positionV relativeFrom="page">
            <wp:posOffset>288290</wp:posOffset>
          </wp:positionV>
          <wp:extent cx="1249200" cy="1209600"/>
          <wp:effectExtent l="0" t="0" r="8255" b="0"/>
          <wp:wrapNone/>
          <wp:docPr id="6" name="Afbeelding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SD_5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9200" cy="12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1036AA" w14:textId="77777777" w:rsidR="00F8143A" w:rsidRPr="00990EEC" w:rsidRDefault="00F8143A" w:rsidP="00B0275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8CAE925E"/>
    <w:lvl w:ilvl="0">
      <w:start w:val="1"/>
      <w:numFmt w:val="bullet"/>
      <w:pStyle w:val="Lijstnummering5"/>
      <w:lvlText w:val="˗"/>
      <w:lvlJc w:val="left"/>
      <w:pPr>
        <w:ind w:left="1492" w:hanging="360"/>
      </w:pPr>
      <w:rPr>
        <w:rFonts w:ascii="Cambria" w:hAnsi="Cambria" w:hint="default"/>
        <w:color w:val="auto"/>
      </w:rPr>
    </w:lvl>
  </w:abstractNum>
  <w:abstractNum w:abstractNumId="1" w15:restartNumberingAfterBreak="0">
    <w:nsid w:val="FFFFFF7D"/>
    <w:multiLevelType w:val="singleLevel"/>
    <w:tmpl w:val="F81CE43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BB88282"/>
    <w:lvl w:ilvl="0">
      <w:start w:val="1"/>
      <w:numFmt w:val="bullet"/>
      <w:pStyle w:val="Lijstnummering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3" w15:restartNumberingAfterBreak="0">
    <w:nsid w:val="FFFFFF7F"/>
    <w:multiLevelType w:val="singleLevel"/>
    <w:tmpl w:val="620CE93E"/>
    <w:lvl w:ilvl="0">
      <w:start w:val="1"/>
      <w:numFmt w:val="bullet"/>
      <w:pStyle w:val="Lijstnummering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4" w15:restartNumberingAfterBreak="0">
    <w:nsid w:val="FFFFFF80"/>
    <w:multiLevelType w:val="singleLevel"/>
    <w:tmpl w:val="E0DA85E0"/>
    <w:lvl w:ilvl="0">
      <w:start w:val="1"/>
      <w:numFmt w:val="bullet"/>
      <w:pStyle w:val="Lijstopsomteken5"/>
      <w:lvlText w:val="˗"/>
      <w:lvlJc w:val="left"/>
      <w:pPr>
        <w:ind w:left="1267" w:hanging="360"/>
      </w:pPr>
      <w:rPr>
        <w:rFonts w:ascii="Cambria" w:hAnsi="Cambria" w:hint="default"/>
        <w:color w:val="auto"/>
      </w:rPr>
    </w:lvl>
  </w:abstractNum>
  <w:abstractNum w:abstractNumId="5" w15:restartNumberingAfterBreak="0">
    <w:nsid w:val="FFFFFF81"/>
    <w:multiLevelType w:val="singleLevel"/>
    <w:tmpl w:val="2D44DC18"/>
    <w:lvl w:ilvl="0">
      <w:start w:val="1"/>
      <w:numFmt w:val="bullet"/>
      <w:pStyle w:val="Lijstopsomteken4"/>
      <w:lvlText w:val="˗"/>
      <w:lvlJc w:val="left"/>
      <w:pPr>
        <w:ind w:left="1209" w:hanging="360"/>
      </w:pPr>
      <w:rPr>
        <w:rFonts w:ascii="Cambria" w:hAnsi="Cambria" w:hint="default"/>
        <w:color w:val="auto"/>
      </w:rPr>
    </w:lvl>
  </w:abstractNum>
  <w:abstractNum w:abstractNumId="6" w15:restartNumberingAfterBreak="0">
    <w:nsid w:val="FFFFFF82"/>
    <w:multiLevelType w:val="singleLevel"/>
    <w:tmpl w:val="1E2E165C"/>
    <w:lvl w:ilvl="0">
      <w:start w:val="1"/>
      <w:numFmt w:val="bullet"/>
      <w:pStyle w:val="Lijstopsomteken3"/>
      <w:lvlText w:val="˗"/>
      <w:lvlJc w:val="left"/>
      <w:pPr>
        <w:ind w:left="814" w:hanging="360"/>
      </w:pPr>
      <w:rPr>
        <w:rFonts w:ascii="Cambria" w:hAnsi="Cambria" w:hint="default"/>
        <w:color w:val="auto"/>
      </w:rPr>
    </w:lvl>
  </w:abstractNum>
  <w:abstractNum w:abstractNumId="7" w15:restartNumberingAfterBreak="0">
    <w:nsid w:val="FFFFFF83"/>
    <w:multiLevelType w:val="singleLevel"/>
    <w:tmpl w:val="45E4BB7C"/>
    <w:lvl w:ilvl="0">
      <w:start w:val="1"/>
      <w:numFmt w:val="bullet"/>
      <w:pStyle w:val="Lijstopsomteken2"/>
      <w:lvlText w:val="˗"/>
      <w:lvlJc w:val="left"/>
      <w:pPr>
        <w:ind w:left="587" w:hanging="360"/>
      </w:pPr>
      <w:rPr>
        <w:rFonts w:ascii="Cambria" w:hAnsi="Cambria" w:hint="default"/>
        <w:color w:val="auto"/>
      </w:rPr>
    </w:lvl>
  </w:abstractNum>
  <w:abstractNum w:abstractNumId="8" w15:restartNumberingAfterBreak="0">
    <w:nsid w:val="FFFFFF88"/>
    <w:multiLevelType w:val="singleLevel"/>
    <w:tmpl w:val="4A46BA1A"/>
    <w:lvl w:ilvl="0">
      <w:start w:val="1"/>
      <w:numFmt w:val="decimal"/>
      <w:pStyle w:val="Lijstnummering"/>
      <w:lvlText w:val="%1"/>
      <w:lvlJc w:val="left"/>
      <w:pPr>
        <w:ind w:left="360" w:hanging="360"/>
      </w:pPr>
      <w:rPr>
        <w:rFonts w:hint="default"/>
      </w:rPr>
    </w:lvl>
  </w:abstractNum>
  <w:abstractNum w:abstractNumId="9" w15:restartNumberingAfterBreak="0">
    <w:nsid w:val="FFFFFF89"/>
    <w:multiLevelType w:val="singleLevel"/>
    <w:tmpl w:val="800CF186"/>
    <w:lvl w:ilvl="0">
      <w:start w:val="1"/>
      <w:numFmt w:val="bullet"/>
      <w:pStyle w:val="Lijstopsomteken"/>
      <w:lvlText w:val=""/>
      <w:lvlJc w:val="left"/>
      <w:pPr>
        <w:ind w:left="360" w:hanging="360"/>
      </w:pPr>
      <w:rPr>
        <w:rFonts w:ascii="Wingdings 2" w:hAnsi="Wingdings 2" w:hint="default"/>
      </w:rPr>
    </w:lvl>
  </w:abstractNum>
  <w:abstractNum w:abstractNumId="10" w15:restartNumberingAfterBreak="0">
    <w:nsid w:val="079B686C"/>
    <w:multiLevelType w:val="hybridMultilevel"/>
    <w:tmpl w:val="07A8F80A"/>
    <w:lvl w:ilvl="0" w:tplc="644ADD80">
      <w:start w:val="1"/>
      <w:numFmt w:val="decimal"/>
      <w:lvlText w:val="%1."/>
      <w:lvlJc w:val="left"/>
      <w:pPr>
        <w:ind w:left="2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949" w:hanging="360"/>
      </w:pPr>
    </w:lvl>
    <w:lvl w:ilvl="2" w:tplc="0413001B" w:tentative="1">
      <w:start w:val="1"/>
      <w:numFmt w:val="lowerRoman"/>
      <w:lvlText w:val="%3."/>
      <w:lvlJc w:val="right"/>
      <w:pPr>
        <w:ind w:left="1669" w:hanging="180"/>
      </w:pPr>
    </w:lvl>
    <w:lvl w:ilvl="3" w:tplc="0413000F" w:tentative="1">
      <w:start w:val="1"/>
      <w:numFmt w:val="decimal"/>
      <w:lvlText w:val="%4."/>
      <w:lvlJc w:val="left"/>
      <w:pPr>
        <w:ind w:left="2389" w:hanging="360"/>
      </w:pPr>
    </w:lvl>
    <w:lvl w:ilvl="4" w:tplc="04130019" w:tentative="1">
      <w:start w:val="1"/>
      <w:numFmt w:val="lowerLetter"/>
      <w:lvlText w:val="%5."/>
      <w:lvlJc w:val="left"/>
      <w:pPr>
        <w:ind w:left="3109" w:hanging="360"/>
      </w:pPr>
    </w:lvl>
    <w:lvl w:ilvl="5" w:tplc="0413001B" w:tentative="1">
      <w:start w:val="1"/>
      <w:numFmt w:val="lowerRoman"/>
      <w:lvlText w:val="%6."/>
      <w:lvlJc w:val="right"/>
      <w:pPr>
        <w:ind w:left="3829" w:hanging="180"/>
      </w:pPr>
    </w:lvl>
    <w:lvl w:ilvl="6" w:tplc="0413000F" w:tentative="1">
      <w:start w:val="1"/>
      <w:numFmt w:val="decimal"/>
      <w:lvlText w:val="%7."/>
      <w:lvlJc w:val="left"/>
      <w:pPr>
        <w:ind w:left="4549" w:hanging="360"/>
      </w:pPr>
    </w:lvl>
    <w:lvl w:ilvl="7" w:tplc="04130019" w:tentative="1">
      <w:start w:val="1"/>
      <w:numFmt w:val="lowerLetter"/>
      <w:lvlText w:val="%8."/>
      <w:lvlJc w:val="left"/>
      <w:pPr>
        <w:ind w:left="5269" w:hanging="360"/>
      </w:pPr>
    </w:lvl>
    <w:lvl w:ilvl="8" w:tplc="0413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1" w15:restartNumberingAfterBreak="0">
    <w:nsid w:val="0C84453F"/>
    <w:multiLevelType w:val="hybridMultilevel"/>
    <w:tmpl w:val="F8A8DB1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E93F9B"/>
    <w:multiLevelType w:val="hybridMultilevel"/>
    <w:tmpl w:val="84B8E57E"/>
    <w:lvl w:ilvl="0" w:tplc="F70AC3A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A333F"/>
    <w:multiLevelType w:val="multilevel"/>
    <w:tmpl w:val="33B4CA2A"/>
    <w:styleLink w:val="111111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" w:hanging="2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8" w:hanging="2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5" w:hanging="2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89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16" w:hanging="2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3" w:hanging="227"/>
      </w:pPr>
      <w:rPr>
        <w:rFonts w:hint="default"/>
      </w:rPr>
    </w:lvl>
  </w:abstractNum>
  <w:abstractNum w:abstractNumId="14" w15:restartNumberingAfterBreak="0">
    <w:nsid w:val="12CB362F"/>
    <w:multiLevelType w:val="multilevel"/>
    <w:tmpl w:val="3E2692FC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5" w15:restartNumberingAfterBreak="0">
    <w:nsid w:val="1C355658"/>
    <w:multiLevelType w:val="hybridMultilevel"/>
    <w:tmpl w:val="4058B9C2"/>
    <w:lvl w:ilvl="0" w:tplc="6EA2BB3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C996324"/>
    <w:multiLevelType w:val="hybridMultilevel"/>
    <w:tmpl w:val="A00E9F4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718FA"/>
    <w:multiLevelType w:val="hybridMultilevel"/>
    <w:tmpl w:val="4E3489DC"/>
    <w:lvl w:ilvl="0" w:tplc="3E50E652">
      <w:start w:val="1"/>
      <w:numFmt w:val="decimal"/>
      <w:pStyle w:val="Vraagkopformnummers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801C5B"/>
    <w:multiLevelType w:val="hybridMultilevel"/>
    <w:tmpl w:val="219E076A"/>
    <w:lvl w:ilvl="0" w:tplc="CB5C18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816BAA"/>
    <w:multiLevelType w:val="hybridMultilevel"/>
    <w:tmpl w:val="4D3EAB80"/>
    <w:lvl w:ilvl="0" w:tplc="1D84B2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ADDC3BCC" w:tentative="1">
      <w:start w:val="1"/>
      <w:numFmt w:val="lowerLetter"/>
      <w:lvlText w:val="%2."/>
      <w:lvlJc w:val="left"/>
      <w:pPr>
        <w:ind w:left="1440" w:hanging="360"/>
      </w:pPr>
    </w:lvl>
    <w:lvl w:ilvl="2" w:tplc="84D8D6AA" w:tentative="1">
      <w:start w:val="1"/>
      <w:numFmt w:val="lowerRoman"/>
      <w:lvlText w:val="%3."/>
      <w:lvlJc w:val="right"/>
      <w:pPr>
        <w:ind w:left="2160" w:hanging="180"/>
      </w:pPr>
    </w:lvl>
    <w:lvl w:ilvl="3" w:tplc="E2206476" w:tentative="1">
      <w:start w:val="1"/>
      <w:numFmt w:val="decimal"/>
      <w:lvlText w:val="%4."/>
      <w:lvlJc w:val="left"/>
      <w:pPr>
        <w:ind w:left="2880" w:hanging="360"/>
      </w:pPr>
    </w:lvl>
    <w:lvl w:ilvl="4" w:tplc="9FB68EA6" w:tentative="1">
      <w:start w:val="1"/>
      <w:numFmt w:val="lowerLetter"/>
      <w:lvlText w:val="%5."/>
      <w:lvlJc w:val="left"/>
      <w:pPr>
        <w:ind w:left="3600" w:hanging="360"/>
      </w:pPr>
    </w:lvl>
    <w:lvl w:ilvl="5" w:tplc="205E20CA" w:tentative="1">
      <w:start w:val="1"/>
      <w:numFmt w:val="lowerRoman"/>
      <w:lvlText w:val="%6."/>
      <w:lvlJc w:val="right"/>
      <w:pPr>
        <w:ind w:left="4320" w:hanging="180"/>
      </w:pPr>
    </w:lvl>
    <w:lvl w:ilvl="6" w:tplc="407EAB3E" w:tentative="1">
      <w:start w:val="1"/>
      <w:numFmt w:val="decimal"/>
      <w:lvlText w:val="%7."/>
      <w:lvlJc w:val="left"/>
      <w:pPr>
        <w:ind w:left="5040" w:hanging="360"/>
      </w:pPr>
    </w:lvl>
    <w:lvl w:ilvl="7" w:tplc="0EAE7D80" w:tentative="1">
      <w:start w:val="1"/>
      <w:numFmt w:val="lowerLetter"/>
      <w:lvlText w:val="%8."/>
      <w:lvlJc w:val="left"/>
      <w:pPr>
        <w:ind w:left="5760" w:hanging="360"/>
      </w:pPr>
    </w:lvl>
    <w:lvl w:ilvl="8" w:tplc="39CA81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D576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F1D7AE6"/>
    <w:multiLevelType w:val="hybridMultilevel"/>
    <w:tmpl w:val="CA0E05D4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70AC3A6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E14A9D"/>
    <w:multiLevelType w:val="hybridMultilevel"/>
    <w:tmpl w:val="194E4D10"/>
    <w:lvl w:ilvl="0" w:tplc="74EAB01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4CA74A4" w:tentative="1">
      <w:start w:val="1"/>
      <w:numFmt w:val="lowerLetter"/>
      <w:lvlText w:val="%2."/>
      <w:lvlJc w:val="left"/>
      <w:pPr>
        <w:ind w:left="1440" w:hanging="360"/>
      </w:pPr>
    </w:lvl>
    <w:lvl w:ilvl="2" w:tplc="58D09B30" w:tentative="1">
      <w:start w:val="1"/>
      <w:numFmt w:val="lowerRoman"/>
      <w:lvlText w:val="%3."/>
      <w:lvlJc w:val="right"/>
      <w:pPr>
        <w:ind w:left="2160" w:hanging="180"/>
      </w:pPr>
    </w:lvl>
    <w:lvl w:ilvl="3" w:tplc="083EB396" w:tentative="1">
      <w:start w:val="1"/>
      <w:numFmt w:val="decimal"/>
      <w:lvlText w:val="%4."/>
      <w:lvlJc w:val="left"/>
      <w:pPr>
        <w:ind w:left="2880" w:hanging="360"/>
      </w:pPr>
    </w:lvl>
    <w:lvl w:ilvl="4" w:tplc="EEA25892" w:tentative="1">
      <w:start w:val="1"/>
      <w:numFmt w:val="lowerLetter"/>
      <w:lvlText w:val="%5."/>
      <w:lvlJc w:val="left"/>
      <w:pPr>
        <w:ind w:left="3600" w:hanging="360"/>
      </w:pPr>
    </w:lvl>
    <w:lvl w:ilvl="5" w:tplc="44109EA4" w:tentative="1">
      <w:start w:val="1"/>
      <w:numFmt w:val="lowerRoman"/>
      <w:lvlText w:val="%6."/>
      <w:lvlJc w:val="right"/>
      <w:pPr>
        <w:ind w:left="4320" w:hanging="180"/>
      </w:pPr>
    </w:lvl>
    <w:lvl w:ilvl="6" w:tplc="65585E18" w:tentative="1">
      <w:start w:val="1"/>
      <w:numFmt w:val="decimal"/>
      <w:lvlText w:val="%7."/>
      <w:lvlJc w:val="left"/>
      <w:pPr>
        <w:ind w:left="5040" w:hanging="360"/>
      </w:pPr>
    </w:lvl>
    <w:lvl w:ilvl="7" w:tplc="26F02852" w:tentative="1">
      <w:start w:val="1"/>
      <w:numFmt w:val="lowerLetter"/>
      <w:lvlText w:val="%8."/>
      <w:lvlJc w:val="left"/>
      <w:pPr>
        <w:ind w:left="5760" w:hanging="360"/>
      </w:pPr>
    </w:lvl>
    <w:lvl w:ilvl="8" w:tplc="35241C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6666D"/>
    <w:multiLevelType w:val="multilevel"/>
    <w:tmpl w:val="6DA8484E"/>
    <w:lvl w:ilvl="0">
      <w:start w:val="1"/>
      <w:numFmt w:val="decimal"/>
      <w:pStyle w:val="OpsommingCijfers"/>
      <w:lvlText w:val="%1"/>
      <w:lvlJc w:val="left"/>
      <w:pPr>
        <w:ind w:left="227" w:hanging="227"/>
      </w:pPr>
      <w:rPr>
        <w:rFonts w:hint="default"/>
      </w:rPr>
    </w:lvl>
    <w:lvl w:ilvl="1">
      <w:start w:val="1"/>
      <w:numFmt w:val="bullet"/>
      <w:lvlText w:val="˗"/>
      <w:lvlJc w:val="left"/>
      <w:pPr>
        <w:ind w:left="454" w:hanging="227"/>
      </w:pPr>
      <w:rPr>
        <w:rFonts w:ascii="Corbel" w:hAnsi="Corbel" w:hint="default"/>
        <w:color w:val="auto"/>
        <w:sz w:val="21"/>
      </w:rPr>
    </w:lvl>
    <w:lvl w:ilvl="2">
      <w:start w:val="1"/>
      <w:numFmt w:val="bullet"/>
      <w:lvlText w:val="˗"/>
      <w:lvlJc w:val="left"/>
      <w:pPr>
        <w:ind w:left="681" w:hanging="227"/>
      </w:pPr>
      <w:rPr>
        <w:rFonts w:ascii="Corbel" w:hAnsi="Corbel" w:hint="default"/>
        <w:color w:val="auto"/>
      </w:rPr>
    </w:lvl>
    <w:lvl w:ilvl="3">
      <w:start w:val="1"/>
      <w:numFmt w:val="bullet"/>
      <w:lvlText w:val="˗"/>
      <w:lvlJc w:val="left"/>
      <w:pPr>
        <w:ind w:left="908" w:hanging="227"/>
      </w:pPr>
      <w:rPr>
        <w:rFonts w:ascii="Corbel" w:hAnsi="Corbel" w:hint="default"/>
        <w:color w:val="auto"/>
      </w:rPr>
    </w:lvl>
    <w:lvl w:ilvl="4">
      <w:start w:val="1"/>
      <w:numFmt w:val="bullet"/>
      <w:lvlText w:val="˗"/>
      <w:lvlJc w:val="left"/>
      <w:pPr>
        <w:ind w:left="1135" w:hanging="227"/>
      </w:pPr>
      <w:rPr>
        <w:rFonts w:ascii="Corbel" w:hAnsi="Corbel" w:hint="default"/>
        <w:color w:val="auto"/>
      </w:rPr>
    </w:lvl>
    <w:lvl w:ilvl="5">
      <w:start w:val="1"/>
      <w:numFmt w:val="bullet"/>
      <w:lvlText w:val="˗"/>
      <w:lvlJc w:val="left"/>
      <w:pPr>
        <w:ind w:left="1362" w:hanging="227"/>
      </w:pPr>
      <w:rPr>
        <w:rFonts w:ascii="Corbel" w:hAnsi="Corbel" w:hint="default"/>
        <w:color w:val="auto"/>
      </w:rPr>
    </w:lvl>
    <w:lvl w:ilvl="6">
      <w:start w:val="1"/>
      <w:numFmt w:val="bullet"/>
      <w:lvlText w:val="˗"/>
      <w:lvlJc w:val="left"/>
      <w:pPr>
        <w:ind w:left="1589" w:hanging="227"/>
      </w:pPr>
      <w:rPr>
        <w:rFonts w:ascii="Corbel" w:hAnsi="Corbel" w:hint="default"/>
        <w:color w:val="auto"/>
      </w:rPr>
    </w:lvl>
    <w:lvl w:ilvl="7">
      <w:start w:val="1"/>
      <w:numFmt w:val="bullet"/>
      <w:lvlText w:val="˗"/>
      <w:lvlJc w:val="left"/>
      <w:pPr>
        <w:ind w:left="1816" w:hanging="227"/>
      </w:pPr>
      <w:rPr>
        <w:rFonts w:ascii="Corbel" w:hAnsi="Corbel" w:hint="default"/>
        <w:color w:val="auto"/>
      </w:rPr>
    </w:lvl>
    <w:lvl w:ilvl="8">
      <w:start w:val="1"/>
      <w:numFmt w:val="bullet"/>
      <w:lvlText w:val="˗"/>
      <w:lvlJc w:val="left"/>
      <w:pPr>
        <w:ind w:left="2043" w:hanging="227"/>
      </w:pPr>
      <w:rPr>
        <w:rFonts w:ascii="Corbel" w:hAnsi="Corbel" w:hint="default"/>
        <w:color w:val="auto"/>
      </w:rPr>
    </w:lvl>
  </w:abstractNum>
  <w:abstractNum w:abstractNumId="24" w15:restartNumberingAfterBreak="0">
    <w:nsid w:val="4BBA57FE"/>
    <w:multiLevelType w:val="hybridMultilevel"/>
    <w:tmpl w:val="EFF66DE0"/>
    <w:lvl w:ilvl="0" w:tplc="70D8A0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91E8330" w:tentative="1">
      <w:start w:val="1"/>
      <w:numFmt w:val="lowerLetter"/>
      <w:lvlText w:val="%2."/>
      <w:lvlJc w:val="left"/>
      <w:pPr>
        <w:ind w:left="1440" w:hanging="360"/>
      </w:pPr>
    </w:lvl>
    <w:lvl w:ilvl="2" w:tplc="6206D446" w:tentative="1">
      <w:start w:val="1"/>
      <w:numFmt w:val="lowerRoman"/>
      <w:lvlText w:val="%3."/>
      <w:lvlJc w:val="right"/>
      <w:pPr>
        <w:ind w:left="2160" w:hanging="180"/>
      </w:pPr>
    </w:lvl>
    <w:lvl w:ilvl="3" w:tplc="F9CA5BFC" w:tentative="1">
      <w:start w:val="1"/>
      <w:numFmt w:val="decimal"/>
      <w:lvlText w:val="%4."/>
      <w:lvlJc w:val="left"/>
      <w:pPr>
        <w:ind w:left="2880" w:hanging="360"/>
      </w:pPr>
    </w:lvl>
    <w:lvl w:ilvl="4" w:tplc="312CF1D2" w:tentative="1">
      <w:start w:val="1"/>
      <w:numFmt w:val="lowerLetter"/>
      <w:lvlText w:val="%5."/>
      <w:lvlJc w:val="left"/>
      <w:pPr>
        <w:ind w:left="3600" w:hanging="360"/>
      </w:pPr>
    </w:lvl>
    <w:lvl w:ilvl="5" w:tplc="9572DCAA" w:tentative="1">
      <w:start w:val="1"/>
      <w:numFmt w:val="lowerRoman"/>
      <w:lvlText w:val="%6."/>
      <w:lvlJc w:val="right"/>
      <w:pPr>
        <w:ind w:left="4320" w:hanging="180"/>
      </w:pPr>
    </w:lvl>
    <w:lvl w:ilvl="6" w:tplc="122C9494" w:tentative="1">
      <w:start w:val="1"/>
      <w:numFmt w:val="decimal"/>
      <w:lvlText w:val="%7."/>
      <w:lvlJc w:val="left"/>
      <w:pPr>
        <w:ind w:left="5040" w:hanging="360"/>
      </w:pPr>
    </w:lvl>
    <w:lvl w:ilvl="7" w:tplc="6D362D62" w:tentative="1">
      <w:start w:val="1"/>
      <w:numFmt w:val="lowerLetter"/>
      <w:lvlText w:val="%8."/>
      <w:lvlJc w:val="left"/>
      <w:pPr>
        <w:ind w:left="5760" w:hanging="360"/>
      </w:pPr>
    </w:lvl>
    <w:lvl w:ilvl="8" w:tplc="88A24A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A5DA2"/>
    <w:multiLevelType w:val="hybridMultilevel"/>
    <w:tmpl w:val="1AFC9952"/>
    <w:lvl w:ilvl="0" w:tplc="F70AC3A6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F2768F"/>
    <w:multiLevelType w:val="hybridMultilevel"/>
    <w:tmpl w:val="A8A41210"/>
    <w:lvl w:ilvl="0" w:tplc="5560B03E">
      <w:numFmt w:val="bullet"/>
      <w:lvlText w:val=""/>
      <w:lvlJc w:val="left"/>
      <w:pPr>
        <w:ind w:left="247" w:hanging="360"/>
      </w:pPr>
      <w:rPr>
        <w:rFonts w:ascii="Symbol" w:eastAsia="Calibri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96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68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40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12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84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56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28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007" w:hanging="360"/>
      </w:pPr>
      <w:rPr>
        <w:rFonts w:ascii="Wingdings" w:hAnsi="Wingdings" w:hint="default"/>
      </w:rPr>
    </w:lvl>
  </w:abstractNum>
  <w:abstractNum w:abstractNumId="27" w15:restartNumberingAfterBreak="0">
    <w:nsid w:val="5B7A33BD"/>
    <w:multiLevelType w:val="multilevel"/>
    <w:tmpl w:val="BAEA462E"/>
    <w:lvl w:ilvl="0">
      <w:start w:val="1"/>
      <w:numFmt w:val="decimal"/>
      <w:lvlText w:val="%1)"/>
      <w:lvlJc w:val="left"/>
      <w:pPr>
        <w:ind w:left="227" w:hanging="227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28" w15:restartNumberingAfterBreak="0">
    <w:nsid w:val="5FC604F3"/>
    <w:multiLevelType w:val="hybridMultilevel"/>
    <w:tmpl w:val="0976782A"/>
    <w:lvl w:ilvl="0" w:tplc="0413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5D967A2"/>
    <w:multiLevelType w:val="multilevel"/>
    <w:tmpl w:val="E2BAA300"/>
    <w:lvl w:ilvl="0">
      <w:start w:val="1"/>
      <w:numFmt w:val="bullet"/>
      <w:pStyle w:val="OpsommingTeken"/>
      <w:lvlText w:val=""/>
      <w:lvlJc w:val="left"/>
      <w:pPr>
        <w:ind w:left="227" w:hanging="227"/>
      </w:pPr>
      <w:rPr>
        <w:rFonts w:ascii="Wingdings" w:hAnsi="Wingdings" w:hint="default"/>
        <w:color w:val="000000" w:themeColor="text1"/>
        <w:sz w:val="14"/>
      </w:rPr>
    </w:lvl>
    <w:lvl w:ilvl="1">
      <w:start w:val="1"/>
      <w:numFmt w:val="bullet"/>
      <w:lvlText w:val="­"/>
      <w:lvlJc w:val="left"/>
      <w:pPr>
        <w:ind w:left="454" w:hanging="227"/>
      </w:pPr>
      <w:rPr>
        <w:rFonts w:ascii="Corbel" w:hAnsi="Corbel" w:hint="default"/>
        <w:sz w:val="14"/>
      </w:rPr>
    </w:lvl>
    <w:lvl w:ilvl="2">
      <w:start w:val="1"/>
      <w:numFmt w:val="bullet"/>
      <w:lvlText w:val=""/>
      <w:lvlJc w:val="left"/>
      <w:pPr>
        <w:ind w:left="681" w:hanging="227"/>
      </w:pPr>
      <w:rPr>
        <w:rFonts w:ascii="Wingdings" w:hAnsi="Wingdings" w:hint="default"/>
        <w:sz w:val="14"/>
      </w:rPr>
    </w:lvl>
    <w:lvl w:ilvl="3">
      <w:start w:val="1"/>
      <w:numFmt w:val="bullet"/>
      <w:lvlText w:val="­"/>
      <w:lvlJc w:val="left"/>
      <w:pPr>
        <w:ind w:left="908" w:hanging="227"/>
      </w:pPr>
      <w:rPr>
        <w:rFonts w:ascii="Corbel" w:hAnsi="Corbel" w:hint="default"/>
        <w:color w:val="000000" w:themeColor="text1"/>
        <w:sz w:val="14"/>
      </w:rPr>
    </w:lvl>
    <w:lvl w:ilvl="4">
      <w:start w:val="1"/>
      <w:numFmt w:val="bullet"/>
      <w:lvlText w:val="­"/>
      <w:lvlJc w:val="left"/>
      <w:pPr>
        <w:ind w:left="1135" w:hanging="227"/>
      </w:pPr>
      <w:rPr>
        <w:rFonts w:ascii="Corbel" w:hAnsi="Corbel" w:hint="default"/>
        <w:color w:val="000000" w:themeColor="text1"/>
        <w:sz w:val="14"/>
      </w:rPr>
    </w:lvl>
    <w:lvl w:ilvl="5">
      <w:start w:val="1"/>
      <w:numFmt w:val="bullet"/>
      <w:lvlText w:val="­"/>
      <w:lvlJc w:val="left"/>
      <w:pPr>
        <w:ind w:left="1362" w:hanging="227"/>
      </w:pPr>
      <w:rPr>
        <w:rFonts w:ascii="Corbel" w:hAnsi="Corbel" w:hint="default"/>
        <w:color w:val="000000" w:themeColor="text1"/>
        <w:sz w:val="14"/>
      </w:rPr>
    </w:lvl>
    <w:lvl w:ilvl="6">
      <w:start w:val="1"/>
      <w:numFmt w:val="bullet"/>
      <w:lvlText w:val="­"/>
      <w:lvlJc w:val="left"/>
      <w:pPr>
        <w:ind w:left="1589" w:hanging="227"/>
      </w:pPr>
      <w:rPr>
        <w:rFonts w:ascii="Corbel" w:hAnsi="Corbel" w:hint="default"/>
        <w:color w:val="000000" w:themeColor="text1"/>
        <w:sz w:val="14"/>
      </w:rPr>
    </w:lvl>
    <w:lvl w:ilvl="7">
      <w:start w:val="1"/>
      <w:numFmt w:val="bullet"/>
      <w:lvlText w:val="­"/>
      <w:lvlJc w:val="left"/>
      <w:pPr>
        <w:ind w:left="1816" w:hanging="227"/>
      </w:pPr>
      <w:rPr>
        <w:rFonts w:ascii="Corbel" w:hAnsi="Corbel" w:hint="default"/>
        <w:color w:val="000000" w:themeColor="text1"/>
        <w:sz w:val="14"/>
      </w:rPr>
    </w:lvl>
    <w:lvl w:ilvl="8">
      <w:start w:val="1"/>
      <w:numFmt w:val="bullet"/>
      <w:lvlText w:val="­"/>
      <w:lvlJc w:val="left"/>
      <w:pPr>
        <w:ind w:left="2043" w:hanging="227"/>
      </w:pPr>
      <w:rPr>
        <w:rFonts w:ascii="Corbel" w:hAnsi="Corbel" w:hint="default"/>
        <w:color w:val="000000" w:themeColor="text1"/>
        <w:sz w:val="14"/>
      </w:rPr>
    </w:lvl>
  </w:abstractNum>
  <w:num w:numId="1" w16cid:durableId="1187868276">
    <w:abstractNumId w:val="29"/>
  </w:num>
  <w:num w:numId="2" w16cid:durableId="859129075">
    <w:abstractNumId w:val="29"/>
  </w:num>
  <w:num w:numId="3" w16cid:durableId="1139999437">
    <w:abstractNumId w:val="23"/>
  </w:num>
  <w:num w:numId="4" w16cid:durableId="80031844">
    <w:abstractNumId w:val="29"/>
  </w:num>
  <w:num w:numId="5" w16cid:durableId="562564509">
    <w:abstractNumId w:val="23"/>
  </w:num>
  <w:num w:numId="6" w16cid:durableId="1017924595">
    <w:abstractNumId w:val="23"/>
  </w:num>
  <w:num w:numId="7" w16cid:durableId="1801024454">
    <w:abstractNumId w:val="29"/>
  </w:num>
  <w:num w:numId="8" w16cid:durableId="2069255667">
    <w:abstractNumId w:val="23"/>
  </w:num>
  <w:num w:numId="9" w16cid:durableId="654140895">
    <w:abstractNumId w:val="29"/>
  </w:num>
  <w:num w:numId="10" w16cid:durableId="415395122">
    <w:abstractNumId w:val="23"/>
  </w:num>
  <w:num w:numId="11" w16cid:durableId="1687362300">
    <w:abstractNumId w:val="29"/>
  </w:num>
  <w:num w:numId="12" w16cid:durableId="536620389">
    <w:abstractNumId w:val="23"/>
  </w:num>
  <w:num w:numId="13" w16cid:durableId="612328176">
    <w:abstractNumId w:val="29"/>
  </w:num>
  <w:num w:numId="14" w16cid:durableId="1310212144">
    <w:abstractNumId w:val="23"/>
  </w:num>
  <w:num w:numId="15" w16cid:durableId="67961757">
    <w:abstractNumId w:val="23"/>
  </w:num>
  <w:num w:numId="16" w16cid:durableId="2026587032">
    <w:abstractNumId w:val="29"/>
  </w:num>
  <w:num w:numId="17" w16cid:durableId="2060595195">
    <w:abstractNumId w:val="23"/>
  </w:num>
  <w:num w:numId="18" w16cid:durableId="2130053778">
    <w:abstractNumId w:val="29"/>
  </w:num>
  <w:num w:numId="19" w16cid:durableId="456682069">
    <w:abstractNumId w:val="23"/>
  </w:num>
  <w:num w:numId="20" w16cid:durableId="2072580751">
    <w:abstractNumId w:val="29"/>
  </w:num>
  <w:num w:numId="21" w16cid:durableId="1701125696">
    <w:abstractNumId w:val="23"/>
  </w:num>
  <w:num w:numId="22" w16cid:durableId="521817757">
    <w:abstractNumId w:val="22"/>
  </w:num>
  <w:num w:numId="23" w16cid:durableId="667102617">
    <w:abstractNumId w:val="24"/>
  </w:num>
  <w:num w:numId="24" w16cid:durableId="1830443454">
    <w:abstractNumId w:val="19"/>
  </w:num>
  <w:num w:numId="25" w16cid:durableId="1093355987">
    <w:abstractNumId w:val="13"/>
  </w:num>
  <w:num w:numId="26" w16cid:durableId="416825307">
    <w:abstractNumId w:val="27"/>
  </w:num>
  <w:num w:numId="27" w16cid:durableId="1634872275">
    <w:abstractNumId w:val="9"/>
  </w:num>
  <w:num w:numId="28" w16cid:durableId="646781843">
    <w:abstractNumId w:val="7"/>
  </w:num>
  <w:num w:numId="29" w16cid:durableId="1386639592">
    <w:abstractNumId w:val="6"/>
  </w:num>
  <w:num w:numId="30" w16cid:durableId="2126195734">
    <w:abstractNumId w:val="5"/>
  </w:num>
  <w:num w:numId="31" w16cid:durableId="140316586">
    <w:abstractNumId w:val="8"/>
  </w:num>
  <w:num w:numId="32" w16cid:durableId="674235704">
    <w:abstractNumId w:val="3"/>
  </w:num>
  <w:num w:numId="33" w16cid:durableId="196940974">
    <w:abstractNumId w:val="2"/>
  </w:num>
  <w:num w:numId="34" w16cid:durableId="1468666357">
    <w:abstractNumId w:val="4"/>
  </w:num>
  <w:num w:numId="35" w16cid:durableId="1848867837">
    <w:abstractNumId w:val="1"/>
  </w:num>
  <w:num w:numId="36" w16cid:durableId="1131947764">
    <w:abstractNumId w:val="0"/>
  </w:num>
  <w:num w:numId="37" w16cid:durableId="1695957093">
    <w:abstractNumId w:val="18"/>
  </w:num>
  <w:num w:numId="38" w16cid:durableId="219554994">
    <w:abstractNumId w:val="20"/>
  </w:num>
  <w:num w:numId="39" w16cid:durableId="93478839">
    <w:abstractNumId w:val="14"/>
  </w:num>
  <w:num w:numId="40" w16cid:durableId="1126779966">
    <w:abstractNumId w:val="25"/>
  </w:num>
  <w:num w:numId="41" w16cid:durableId="1082415192">
    <w:abstractNumId w:val="28"/>
  </w:num>
  <w:num w:numId="42" w16cid:durableId="958494028">
    <w:abstractNumId w:val="21"/>
  </w:num>
  <w:num w:numId="43" w16cid:durableId="1315379984">
    <w:abstractNumId w:val="12"/>
  </w:num>
  <w:num w:numId="44" w16cid:durableId="56829928">
    <w:abstractNumId w:val="11"/>
  </w:num>
  <w:num w:numId="45" w16cid:durableId="945845708">
    <w:abstractNumId w:val="16"/>
  </w:num>
  <w:num w:numId="46" w16cid:durableId="11379608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73152888">
    <w:abstractNumId w:val="10"/>
  </w:num>
  <w:num w:numId="48" w16cid:durableId="1162816524">
    <w:abstractNumId w:val="26"/>
  </w:num>
  <w:num w:numId="49" w16cid:durableId="720524077">
    <w:abstractNumId w:val="17"/>
  </w:num>
  <w:num w:numId="50" w16cid:durableId="20144060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1608" w:allStyles="0" w:customStyles="0" w:latentStyles="0" w:stylesInUse="1" w:headingStyles="0" w:numberingStyles="0" w:tableStyles="0" w:directFormattingOnRuns="0" w:directFormattingOnParagraphs="1" w:directFormattingOnNumbering="1" w:directFormattingOnTables="0" w:clearFormatting="1" w:top3HeadingStyles="0" w:visibleStyles="0" w:alternateStyleNames="0"/>
  <w:defaultTabStop w:val="709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DAE"/>
    <w:rsid w:val="000033A0"/>
    <w:rsid w:val="0000350D"/>
    <w:rsid w:val="00010AB8"/>
    <w:rsid w:val="000124BF"/>
    <w:rsid w:val="00023DA9"/>
    <w:rsid w:val="00026DAF"/>
    <w:rsid w:val="000412B9"/>
    <w:rsid w:val="000449B9"/>
    <w:rsid w:val="00055167"/>
    <w:rsid w:val="000561BD"/>
    <w:rsid w:val="00070921"/>
    <w:rsid w:val="00071AF0"/>
    <w:rsid w:val="00072CBA"/>
    <w:rsid w:val="00073269"/>
    <w:rsid w:val="00076475"/>
    <w:rsid w:val="000863AA"/>
    <w:rsid w:val="00091189"/>
    <w:rsid w:val="000947BC"/>
    <w:rsid w:val="000A6E1D"/>
    <w:rsid w:val="000B0F5F"/>
    <w:rsid w:val="000B33B5"/>
    <w:rsid w:val="000C21FA"/>
    <w:rsid w:val="000C37F8"/>
    <w:rsid w:val="000D6403"/>
    <w:rsid w:val="000D6589"/>
    <w:rsid w:val="000E1B83"/>
    <w:rsid w:val="000E4C7C"/>
    <w:rsid w:val="001018E6"/>
    <w:rsid w:val="001027DA"/>
    <w:rsid w:val="00111B93"/>
    <w:rsid w:val="00112D39"/>
    <w:rsid w:val="0011595D"/>
    <w:rsid w:val="00124CF6"/>
    <w:rsid w:val="00135A1D"/>
    <w:rsid w:val="00137076"/>
    <w:rsid w:val="00146879"/>
    <w:rsid w:val="00152813"/>
    <w:rsid w:val="001547D4"/>
    <w:rsid w:val="001701C6"/>
    <w:rsid w:val="00170AD3"/>
    <w:rsid w:val="00182D83"/>
    <w:rsid w:val="00186D06"/>
    <w:rsid w:val="00193C19"/>
    <w:rsid w:val="001A0237"/>
    <w:rsid w:val="001A45DD"/>
    <w:rsid w:val="001B1788"/>
    <w:rsid w:val="001C0F71"/>
    <w:rsid w:val="001C1473"/>
    <w:rsid w:val="001C2176"/>
    <w:rsid w:val="001C44EF"/>
    <w:rsid w:val="001F4DAE"/>
    <w:rsid w:val="001F5D91"/>
    <w:rsid w:val="00213226"/>
    <w:rsid w:val="00237374"/>
    <w:rsid w:val="0023776D"/>
    <w:rsid w:val="002453B5"/>
    <w:rsid w:val="0025065B"/>
    <w:rsid w:val="002528EA"/>
    <w:rsid w:val="00264A97"/>
    <w:rsid w:val="00270516"/>
    <w:rsid w:val="002740FB"/>
    <w:rsid w:val="00291D57"/>
    <w:rsid w:val="002966BB"/>
    <w:rsid w:val="00297B28"/>
    <w:rsid w:val="002A0F6C"/>
    <w:rsid w:val="002A4EFF"/>
    <w:rsid w:val="002C5756"/>
    <w:rsid w:val="002E1511"/>
    <w:rsid w:val="002E4954"/>
    <w:rsid w:val="002F0920"/>
    <w:rsid w:val="002F38E3"/>
    <w:rsid w:val="003002AE"/>
    <w:rsid w:val="00300A97"/>
    <w:rsid w:val="00313546"/>
    <w:rsid w:val="00314532"/>
    <w:rsid w:val="00317CB6"/>
    <w:rsid w:val="003201BF"/>
    <w:rsid w:val="00324184"/>
    <w:rsid w:val="00331B20"/>
    <w:rsid w:val="003328C3"/>
    <w:rsid w:val="00332E9A"/>
    <w:rsid w:val="003345ED"/>
    <w:rsid w:val="00335187"/>
    <w:rsid w:val="0036163A"/>
    <w:rsid w:val="00364B27"/>
    <w:rsid w:val="00390338"/>
    <w:rsid w:val="00392F77"/>
    <w:rsid w:val="003934F7"/>
    <w:rsid w:val="00395082"/>
    <w:rsid w:val="003A134D"/>
    <w:rsid w:val="003A17D7"/>
    <w:rsid w:val="003A495B"/>
    <w:rsid w:val="003B4340"/>
    <w:rsid w:val="003C0D49"/>
    <w:rsid w:val="003C3357"/>
    <w:rsid w:val="003C6236"/>
    <w:rsid w:val="003E7786"/>
    <w:rsid w:val="003F10D7"/>
    <w:rsid w:val="00414A92"/>
    <w:rsid w:val="0042322E"/>
    <w:rsid w:val="00423C7E"/>
    <w:rsid w:val="00445BFF"/>
    <w:rsid w:val="00446BA4"/>
    <w:rsid w:val="0045233E"/>
    <w:rsid w:val="004554D6"/>
    <w:rsid w:val="00465A03"/>
    <w:rsid w:val="00472F13"/>
    <w:rsid w:val="00480035"/>
    <w:rsid w:val="004B3519"/>
    <w:rsid w:val="004B7208"/>
    <w:rsid w:val="004B7FA3"/>
    <w:rsid w:val="004D5335"/>
    <w:rsid w:val="004D7B36"/>
    <w:rsid w:val="004E2AD7"/>
    <w:rsid w:val="004E754F"/>
    <w:rsid w:val="004F552D"/>
    <w:rsid w:val="004F6D17"/>
    <w:rsid w:val="00524AA8"/>
    <w:rsid w:val="00524CCA"/>
    <w:rsid w:val="0053298A"/>
    <w:rsid w:val="0054285E"/>
    <w:rsid w:val="00547D06"/>
    <w:rsid w:val="00551C78"/>
    <w:rsid w:val="005527B6"/>
    <w:rsid w:val="00553827"/>
    <w:rsid w:val="005619C9"/>
    <w:rsid w:val="00575932"/>
    <w:rsid w:val="0058723B"/>
    <w:rsid w:val="0059409D"/>
    <w:rsid w:val="005A33AA"/>
    <w:rsid w:val="005A429A"/>
    <w:rsid w:val="005A5BFD"/>
    <w:rsid w:val="005B31AC"/>
    <w:rsid w:val="005B546E"/>
    <w:rsid w:val="005C13AB"/>
    <w:rsid w:val="005C16C6"/>
    <w:rsid w:val="005C3E1E"/>
    <w:rsid w:val="005C4EFD"/>
    <w:rsid w:val="005D711F"/>
    <w:rsid w:val="005E35CB"/>
    <w:rsid w:val="005E4CF0"/>
    <w:rsid w:val="005E71BF"/>
    <w:rsid w:val="00602B5B"/>
    <w:rsid w:val="006109F6"/>
    <w:rsid w:val="0061484B"/>
    <w:rsid w:val="0062214C"/>
    <w:rsid w:val="006223D9"/>
    <w:rsid w:val="00624D9B"/>
    <w:rsid w:val="00627DDB"/>
    <w:rsid w:val="00634DB4"/>
    <w:rsid w:val="0064666B"/>
    <w:rsid w:val="00666244"/>
    <w:rsid w:val="00666DF3"/>
    <w:rsid w:val="006738C2"/>
    <w:rsid w:val="00680F6D"/>
    <w:rsid w:val="00684455"/>
    <w:rsid w:val="00686A53"/>
    <w:rsid w:val="006918C7"/>
    <w:rsid w:val="00693945"/>
    <w:rsid w:val="006A6057"/>
    <w:rsid w:val="006C2589"/>
    <w:rsid w:val="006C33BE"/>
    <w:rsid w:val="006C624F"/>
    <w:rsid w:val="006D2223"/>
    <w:rsid w:val="006D3E6A"/>
    <w:rsid w:val="006D6715"/>
    <w:rsid w:val="006D7C38"/>
    <w:rsid w:val="006E0BF4"/>
    <w:rsid w:val="006E1879"/>
    <w:rsid w:val="006E1939"/>
    <w:rsid w:val="00724373"/>
    <w:rsid w:val="0074513D"/>
    <w:rsid w:val="007464E7"/>
    <w:rsid w:val="007525EF"/>
    <w:rsid w:val="00754CBD"/>
    <w:rsid w:val="00760074"/>
    <w:rsid w:val="0076083B"/>
    <w:rsid w:val="0076372C"/>
    <w:rsid w:val="0078179C"/>
    <w:rsid w:val="007835A5"/>
    <w:rsid w:val="00783D35"/>
    <w:rsid w:val="00786D7C"/>
    <w:rsid w:val="00793B7E"/>
    <w:rsid w:val="007A1806"/>
    <w:rsid w:val="007A36D7"/>
    <w:rsid w:val="007A470C"/>
    <w:rsid w:val="007B0E50"/>
    <w:rsid w:val="007D159C"/>
    <w:rsid w:val="007D6114"/>
    <w:rsid w:val="007E3AC6"/>
    <w:rsid w:val="007E54FA"/>
    <w:rsid w:val="007E7691"/>
    <w:rsid w:val="007F0F3E"/>
    <w:rsid w:val="00801660"/>
    <w:rsid w:val="0081226C"/>
    <w:rsid w:val="00814881"/>
    <w:rsid w:val="00814E30"/>
    <w:rsid w:val="00827318"/>
    <w:rsid w:val="008307AE"/>
    <w:rsid w:val="00830A13"/>
    <w:rsid w:val="008316C1"/>
    <w:rsid w:val="008322A0"/>
    <w:rsid w:val="00833399"/>
    <w:rsid w:val="00841B2B"/>
    <w:rsid w:val="00843BC3"/>
    <w:rsid w:val="0085259B"/>
    <w:rsid w:val="00861244"/>
    <w:rsid w:val="00861621"/>
    <w:rsid w:val="00862895"/>
    <w:rsid w:val="00862C7C"/>
    <w:rsid w:val="008651E3"/>
    <w:rsid w:val="008676EA"/>
    <w:rsid w:val="00872ABC"/>
    <w:rsid w:val="00872D2D"/>
    <w:rsid w:val="00874296"/>
    <w:rsid w:val="00876F11"/>
    <w:rsid w:val="008869FE"/>
    <w:rsid w:val="0089012C"/>
    <w:rsid w:val="00890A9F"/>
    <w:rsid w:val="00891B76"/>
    <w:rsid w:val="008A3E5D"/>
    <w:rsid w:val="008B02FE"/>
    <w:rsid w:val="008D7AE8"/>
    <w:rsid w:val="008E14DE"/>
    <w:rsid w:val="008E5A0A"/>
    <w:rsid w:val="009074B5"/>
    <w:rsid w:val="00922A25"/>
    <w:rsid w:val="00923355"/>
    <w:rsid w:val="00924FA5"/>
    <w:rsid w:val="00937EAC"/>
    <w:rsid w:val="00937FE6"/>
    <w:rsid w:val="00941628"/>
    <w:rsid w:val="00942063"/>
    <w:rsid w:val="009579B8"/>
    <w:rsid w:val="0097468F"/>
    <w:rsid w:val="009827A5"/>
    <w:rsid w:val="009C2A62"/>
    <w:rsid w:val="009C3403"/>
    <w:rsid w:val="009C706C"/>
    <w:rsid w:val="009D6ACA"/>
    <w:rsid w:val="009D7939"/>
    <w:rsid w:val="009E7915"/>
    <w:rsid w:val="009F0476"/>
    <w:rsid w:val="00A041CC"/>
    <w:rsid w:val="00A04311"/>
    <w:rsid w:val="00A079DA"/>
    <w:rsid w:val="00A170F2"/>
    <w:rsid w:val="00A2163F"/>
    <w:rsid w:val="00A2568B"/>
    <w:rsid w:val="00A30FB8"/>
    <w:rsid w:val="00A46B69"/>
    <w:rsid w:val="00A4733F"/>
    <w:rsid w:val="00A57B83"/>
    <w:rsid w:val="00A62BC8"/>
    <w:rsid w:val="00A642A7"/>
    <w:rsid w:val="00A81E34"/>
    <w:rsid w:val="00A83972"/>
    <w:rsid w:val="00A856AC"/>
    <w:rsid w:val="00A93CDB"/>
    <w:rsid w:val="00AB13E6"/>
    <w:rsid w:val="00AB48AB"/>
    <w:rsid w:val="00AB6BAB"/>
    <w:rsid w:val="00AD221B"/>
    <w:rsid w:val="00AD2C7A"/>
    <w:rsid w:val="00AD364C"/>
    <w:rsid w:val="00AD4D66"/>
    <w:rsid w:val="00AD52CA"/>
    <w:rsid w:val="00AE0B68"/>
    <w:rsid w:val="00AE216F"/>
    <w:rsid w:val="00B02754"/>
    <w:rsid w:val="00B031E5"/>
    <w:rsid w:val="00B03A12"/>
    <w:rsid w:val="00B10AA2"/>
    <w:rsid w:val="00B12108"/>
    <w:rsid w:val="00B138D7"/>
    <w:rsid w:val="00B418D9"/>
    <w:rsid w:val="00B42D9F"/>
    <w:rsid w:val="00B50A99"/>
    <w:rsid w:val="00B728D1"/>
    <w:rsid w:val="00B96CBD"/>
    <w:rsid w:val="00BA78E9"/>
    <w:rsid w:val="00BB674F"/>
    <w:rsid w:val="00BC7A15"/>
    <w:rsid w:val="00BD1D94"/>
    <w:rsid w:val="00BE3470"/>
    <w:rsid w:val="00BF566C"/>
    <w:rsid w:val="00BF5D99"/>
    <w:rsid w:val="00C116CF"/>
    <w:rsid w:val="00C13765"/>
    <w:rsid w:val="00C24183"/>
    <w:rsid w:val="00C26838"/>
    <w:rsid w:val="00C34C07"/>
    <w:rsid w:val="00C71ED3"/>
    <w:rsid w:val="00C77A8B"/>
    <w:rsid w:val="00C93F70"/>
    <w:rsid w:val="00CB54E0"/>
    <w:rsid w:val="00CC29A1"/>
    <w:rsid w:val="00CC44E7"/>
    <w:rsid w:val="00CD35B6"/>
    <w:rsid w:val="00CD70BA"/>
    <w:rsid w:val="00CD7647"/>
    <w:rsid w:val="00CE4B3D"/>
    <w:rsid w:val="00CE5952"/>
    <w:rsid w:val="00CF08DD"/>
    <w:rsid w:val="00CF1E23"/>
    <w:rsid w:val="00CF24BE"/>
    <w:rsid w:val="00CF24FB"/>
    <w:rsid w:val="00CF48DC"/>
    <w:rsid w:val="00D06DDF"/>
    <w:rsid w:val="00D07368"/>
    <w:rsid w:val="00D15C59"/>
    <w:rsid w:val="00D356A4"/>
    <w:rsid w:val="00D5007B"/>
    <w:rsid w:val="00D55E28"/>
    <w:rsid w:val="00D81E42"/>
    <w:rsid w:val="00D94496"/>
    <w:rsid w:val="00D95818"/>
    <w:rsid w:val="00DA063B"/>
    <w:rsid w:val="00DA3A0D"/>
    <w:rsid w:val="00DB30FF"/>
    <w:rsid w:val="00DC6F20"/>
    <w:rsid w:val="00DD6880"/>
    <w:rsid w:val="00DF0F06"/>
    <w:rsid w:val="00DF6361"/>
    <w:rsid w:val="00E03DA2"/>
    <w:rsid w:val="00E0432D"/>
    <w:rsid w:val="00E04BC7"/>
    <w:rsid w:val="00E05893"/>
    <w:rsid w:val="00E11638"/>
    <w:rsid w:val="00E2221B"/>
    <w:rsid w:val="00E25749"/>
    <w:rsid w:val="00E3063A"/>
    <w:rsid w:val="00E3238B"/>
    <w:rsid w:val="00E4067B"/>
    <w:rsid w:val="00E44CAE"/>
    <w:rsid w:val="00E5566F"/>
    <w:rsid w:val="00E57308"/>
    <w:rsid w:val="00E57FA9"/>
    <w:rsid w:val="00E73263"/>
    <w:rsid w:val="00E8222F"/>
    <w:rsid w:val="00E851FE"/>
    <w:rsid w:val="00E90CD0"/>
    <w:rsid w:val="00E9121A"/>
    <w:rsid w:val="00EA1E52"/>
    <w:rsid w:val="00EA778A"/>
    <w:rsid w:val="00EB2A99"/>
    <w:rsid w:val="00EC0CF6"/>
    <w:rsid w:val="00EC147E"/>
    <w:rsid w:val="00EE2A3B"/>
    <w:rsid w:val="00EE71B6"/>
    <w:rsid w:val="00F05C5A"/>
    <w:rsid w:val="00F07056"/>
    <w:rsid w:val="00F25D73"/>
    <w:rsid w:val="00F329E6"/>
    <w:rsid w:val="00F32D9D"/>
    <w:rsid w:val="00F3769E"/>
    <w:rsid w:val="00F42476"/>
    <w:rsid w:val="00F42FE9"/>
    <w:rsid w:val="00F50519"/>
    <w:rsid w:val="00F5420A"/>
    <w:rsid w:val="00F60A70"/>
    <w:rsid w:val="00F64F4D"/>
    <w:rsid w:val="00F748CE"/>
    <w:rsid w:val="00F80C38"/>
    <w:rsid w:val="00F8143A"/>
    <w:rsid w:val="00F8147D"/>
    <w:rsid w:val="00F87A38"/>
    <w:rsid w:val="00F927DA"/>
    <w:rsid w:val="00F9657A"/>
    <w:rsid w:val="00FB0DD5"/>
    <w:rsid w:val="00FB66BF"/>
    <w:rsid w:val="00FC1C84"/>
    <w:rsid w:val="00FC2590"/>
    <w:rsid w:val="00FC64AB"/>
    <w:rsid w:val="00FD35A0"/>
    <w:rsid w:val="00FD6DDD"/>
    <w:rsid w:val="00FD7B85"/>
    <w:rsid w:val="00FE22FC"/>
    <w:rsid w:val="00FE7370"/>
    <w:rsid w:val="00FF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01035A0"/>
  <w15:docId w15:val="{76C0E512-761C-4669-AAE1-324EA9E5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0519"/>
  </w:style>
  <w:style w:type="paragraph" w:styleId="Kop1">
    <w:name w:val="heading 1"/>
    <w:basedOn w:val="Standaard"/>
    <w:next w:val="Standaard"/>
    <w:link w:val="Kop1Char"/>
    <w:uiPriority w:val="9"/>
    <w:qFormat/>
    <w:rsid w:val="00F64F4D"/>
    <w:pPr>
      <w:keepNext/>
      <w:keepLines/>
      <w:framePr w:wrap="around" w:vAnchor="page" w:hAnchor="page" w:x="670" w:y="455"/>
      <w:spacing w:before="360" w:after="170" w:line="560" w:lineRule="atLeast"/>
      <w:suppressOverlap/>
      <w:outlineLvl w:val="0"/>
    </w:pPr>
    <w:rPr>
      <w:b/>
      <w:bCs/>
      <w:sz w:val="42"/>
      <w:szCs w:val="28"/>
    </w:rPr>
  </w:style>
  <w:style w:type="paragraph" w:styleId="Kop2">
    <w:name w:val="heading 2"/>
    <w:aliases w:val="tussenkop"/>
    <w:basedOn w:val="Standaard"/>
    <w:next w:val="Standaard"/>
    <w:link w:val="Kop2Char"/>
    <w:uiPriority w:val="9"/>
    <w:unhideWhenUsed/>
    <w:qFormat/>
    <w:rsid w:val="00324184"/>
    <w:pPr>
      <w:keepNext/>
      <w:keepLines/>
      <w:outlineLvl w:val="1"/>
    </w:pPr>
    <w:rPr>
      <w:b/>
      <w:bCs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24184"/>
    <w:pPr>
      <w:keepNext/>
      <w:outlineLvl w:val="2"/>
    </w:pPr>
    <w:rPr>
      <w:b/>
      <w:sz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55FE2"/>
    <w:pPr>
      <w:keepNext/>
      <w:keepLines/>
      <w:outlineLvl w:val="3"/>
    </w:pPr>
    <w:rPr>
      <w:b/>
      <w:bCs/>
      <w:iCs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7092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7092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Cs/>
      <w:color w:val="000000" w:themeColor="text1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70921"/>
    <w:pPr>
      <w:keepNext/>
      <w:keepLines/>
      <w:spacing w:before="200"/>
      <w:outlineLvl w:val="7"/>
    </w:pPr>
    <w:rPr>
      <w:rFonts w:eastAsiaTheme="majorEastAsia" w:cstheme="majorBidi"/>
      <w:color w:val="000000" w:themeColor="text1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64F4D"/>
    <w:rPr>
      <w:b/>
      <w:bCs/>
      <w:sz w:val="42"/>
      <w:szCs w:val="28"/>
    </w:rPr>
  </w:style>
  <w:style w:type="character" w:customStyle="1" w:styleId="Kop2Char">
    <w:name w:val="Kop 2 Char"/>
    <w:aliases w:val="tussenkop Char"/>
    <w:basedOn w:val="Standaardalinea-lettertype"/>
    <w:link w:val="Kop2"/>
    <w:uiPriority w:val="9"/>
    <w:rsid w:val="00324184"/>
    <w:rPr>
      <w:b/>
      <w:bCs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324184"/>
    <w:rPr>
      <w:b/>
      <w:sz w:val="22"/>
    </w:rPr>
  </w:style>
  <w:style w:type="character" w:customStyle="1" w:styleId="Kop4Char">
    <w:name w:val="Kop 4 Char"/>
    <w:basedOn w:val="Standaardalinea-lettertype"/>
    <w:link w:val="Kop4"/>
    <w:uiPriority w:val="9"/>
    <w:rsid w:val="00755FE2"/>
    <w:rPr>
      <w:b/>
      <w:bCs/>
      <w:iCs/>
    </w:rPr>
  </w:style>
  <w:style w:type="paragraph" w:customStyle="1" w:styleId="Vraagkopformulier">
    <w:name w:val="Vraagkop formulier"/>
    <w:basedOn w:val="Standaard"/>
    <w:link w:val="VraagkopformulierChar"/>
    <w:qFormat/>
    <w:rsid w:val="00841B2B"/>
    <w:pPr>
      <w:pBdr>
        <w:top w:val="single" w:sz="24" w:space="0" w:color="auto"/>
      </w:pBdr>
      <w:spacing w:before="40" w:after="120" w:line="240" w:lineRule="atLeast"/>
    </w:pPr>
    <w:rPr>
      <w:b/>
      <w:bCs/>
      <w:sz w:val="20"/>
    </w:rPr>
  </w:style>
  <w:style w:type="paragraph" w:customStyle="1" w:styleId="OpsommingTeken">
    <w:name w:val="Opsomming Teken"/>
    <w:basedOn w:val="Lijstalinea"/>
    <w:link w:val="OpsommingTekenChar"/>
    <w:qFormat/>
    <w:rsid w:val="00264A97"/>
    <w:pPr>
      <w:numPr>
        <w:numId w:val="1"/>
      </w:numPr>
      <w:contextualSpacing/>
    </w:pPr>
  </w:style>
  <w:style w:type="paragraph" w:customStyle="1" w:styleId="OpsommingCijfers">
    <w:name w:val="Opsomming Cijfers"/>
    <w:basedOn w:val="Standaard"/>
    <w:qFormat/>
    <w:rsid w:val="00264A97"/>
    <w:pPr>
      <w:numPr>
        <w:numId w:val="21"/>
      </w:numPr>
      <w:contextualSpacing/>
    </w:pPr>
  </w:style>
  <w:style w:type="paragraph" w:customStyle="1" w:styleId="nadruk">
    <w:name w:val="nadruk"/>
    <w:basedOn w:val="Standaard"/>
    <w:next w:val="Standaard"/>
    <w:rsid w:val="00755FE2"/>
    <w:rPr>
      <w:b/>
    </w:rPr>
  </w:style>
  <w:style w:type="paragraph" w:styleId="Koptekst">
    <w:name w:val="header"/>
    <w:basedOn w:val="Standaard"/>
    <w:link w:val="KoptekstChar"/>
    <w:uiPriority w:val="99"/>
    <w:unhideWhenUsed/>
    <w:rsid w:val="00B02754"/>
    <w:pPr>
      <w:tabs>
        <w:tab w:val="center" w:pos="3969"/>
        <w:tab w:val="right" w:pos="8505"/>
      </w:tabs>
      <w:spacing w:line="240" w:lineRule="atLeast"/>
    </w:pPr>
    <w:rPr>
      <w:sz w:val="17"/>
    </w:rPr>
  </w:style>
  <w:style w:type="character" w:customStyle="1" w:styleId="KoptekstChar">
    <w:name w:val="Koptekst Char"/>
    <w:basedOn w:val="Standaardalinea-lettertype"/>
    <w:link w:val="Koptekst"/>
    <w:uiPriority w:val="99"/>
    <w:rsid w:val="00B02754"/>
    <w:rPr>
      <w:sz w:val="17"/>
    </w:rPr>
  </w:style>
  <w:style w:type="paragraph" w:styleId="Voettekst">
    <w:name w:val="footer"/>
    <w:basedOn w:val="Koptekst"/>
    <w:link w:val="VoettekstChar"/>
    <w:uiPriority w:val="99"/>
    <w:unhideWhenUsed/>
    <w:rsid w:val="001C44EF"/>
    <w:pPr>
      <w:spacing w:line="280" w:lineRule="atLeast"/>
    </w:pPr>
    <w:rPr>
      <w:noProof/>
      <w:szCs w:val="17"/>
    </w:rPr>
  </w:style>
  <w:style w:type="character" w:customStyle="1" w:styleId="VoettekstChar">
    <w:name w:val="Voettekst Char"/>
    <w:basedOn w:val="Standaardalinea-lettertype"/>
    <w:link w:val="Voettekst"/>
    <w:uiPriority w:val="99"/>
    <w:rsid w:val="001C44EF"/>
    <w:rPr>
      <w:noProof/>
      <w:sz w:val="17"/>
      <w:szCs w:val="17"/>
    </w:rPr>
  </w:style>
  <w:style w:type="character" w:styleId="Paginanummer">
    <w:name w:val="page number"/>
    <w:rsid w:val="00542A36"/>
    <w:rPr>
      <w:rFonts w:ascii="Corbel" w:hAnsi="Corbel"/>
      <w:sz w:val="17"/>
    </w:rPr>
  </w:style>
  <w:style w:type="table" w:styleId="Tabelraster">
    <w:name w:val="Table Grid"/>
    <w:basedOn w:val="Standaardtabel"/>
    <w:uiPriority w:val="59"/>
    <w:rsid w:val="00333D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jes">
    <w:name w:val="kopjes"/>
    <w:basedOn w:val="Koptekst"/>
    <w:qFormat/>
    <w:rsid w:val="007464E7"/>
    <w:pPr>
      <w:framePr w:wrap="around" w:vAnchor="page" w:hAnchor="page" w:x="670" w:y="455"/>
      <w:tabs>
        <w:tab w:val="clear" w:pos="3969"/>
        <w:tab w:val="clear" w:pos="8505"/>
      </w:tabs>
      <w:spacing w:line="280" w:lineRule="atLeast"/>
      <w:suppressOverlap/>
    </w:pPr>
    <w:rPr>
      <w:szCs w:val="17"/>
    </w:rPr>
  </w:style>
  <w:style w:type="paragraph" w:customStyle="1" w:styleId="Adres">
    <w:name w:val="Adres"/>
    <w:basedOn w:val="Standaard"/>
    <w:qFormat/>
    <w:rsid w:val="0081226C"/>
    <w:pPr>
      <w:framePr w:wrap="around" w:vAnchor="page" w:hAnchor="page" w:x="670" w:y="455"/>
      <w:suppressOverlap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81226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226C"/>
    <w:rPr>
      <w:rFonts w:ascii="Tahoma" w:hAnsi="Tahoma" w:cs="Tahoma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unhideWhenUsed/>
    <w:rsid w:val="00DD6880"/>
    <w:pPr>
      <w:pBdr>
        <w:bottom w:val="single" w:sz="8" w:space="4" w:color="FF6A08" w:themeColor="accent1"/>
      </w:pBdr>
      <w:spacing w:after="300" w:line="6720" w:lineRule="auto"/>
      <w:contextualSpacing/>
    </w:pPr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paragraph" w:customStyle="1" w:styleId="Witregeladres">
    <w:name w:val="Witregel adres"/>
    <w:basedOn w:val="kopjes"/>
    <w:qFormat/>
    <w:rsid w:val="001C0F71"/>
    <w:pPr>
      <w:framePr w:wrap="around"/>
      <w:spacing w:line="240" w:lineRule="atLeast"/>
    </w:pPr>
  </w:style>
  <w:style w:type="paragraph" w:customStyle="1" w:styleId="Adreskopjeform">
    <w:name w:val="Adres kopje form"/>
    <w:basedOn w:val="kopjes"/>
    <w:qFormat/>
    <w:rsid w:val="00760074"/>
    <w:pPr>
      <w:framePr w:wrap="around"/>
      <w:spacing w:line="200" w:lineRule="atLeast"/>
    </w:pPr>
    <w:rPr>
      <w:sz w:val="16"/>
    </w:rPr>
  </w:style>
  <w:style w:type="character" w:customStyle="1" w:styleId="TitelChar">
    <w:name w:val="Titel Char"/>
    <w:basedOn w:val="Standaardalinea-lettertype"/>
    <w:link w:val="Titel"/>
    <w:uiPriority w:val="10"/>
    <w:rsid w:val="00DD6880"/>
    <w:rPr>
      <w:rFonts w:eastAsiaTheme="majorEastAsia" w:cstheme="majorBidi"/>
      <w:color w:val="000000" w:themeColor="text1"/>
      <w:spacing w:val="5"/>
      <w:kern w:val="28"/>
      <w:sz w:val="42"/>
      <w:szCs w:val="52"/>
    </w:rPr>
  </w:style>
  <w:style w:type="character" w:styleId="Intensievebenadrukking">
    <w:name w:val="Intense Emphasis"/>
    <w:basedOn w:val="Standaardalinea-lettertype"/>
    <w:uiPriority w:val="21"/>
    <w:rsid w:val="00DD6880"/>
    <w:rPr>
      <w:b w:val="0"/>
      <w:bCs/>
      <w:i w:val="0"/>
      <w:iCs/>
      <w:color w:val="auto"/>
    </w:rPr>
  </w:style>
  <w:style w:type="paragraph" w:styleId="Ondertitel">
    <w:name w:val="Subtitle"/>
    <w:basedOn w:val="Standaard"/>
    <w:next w:val="Standaard"/>
    <w:link w:val="OndertitelChar"/>
    <w:uiPriority w:val="11"/>
    <w:semiHidden/>
    <w:unhideWhenUsed/>
    <w:rsid w:val="00DD6880"/>
    <w:pPr>
      <w:numPr>
        <w:ilvl w:val="1"/>
      </w:numPr>
    </w:pPr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semiHidden/>
    <w:rsid w:val="00DD6880"/>
    <w:rPr>
      <w:rFonts w:eastAsiaTheme="majorEastAsia" w:cstheme="majorBidi"/>
      <w:iCs/>
      <w:color w:val="000000" w:themeColor="text1"/>
      <w:spacing w:val="15"/>
      <w:sz w:val="26"/>
      <w:szCs w:val="24"/>
    </w:rPr>
  </w:style>
  <w:style w:type="paragraph" w:styleId="Lijstalinea">
    <w:name w:val="List Paragraph"/>
    <w:basedOn w:val="Standaard"/>
    <w:uiPriority w:val="4"/>
    <w:rsid w:val="00DD6880"/>
    <w:pPr>
      <w:ind w:left="227" w:hanging="227"/>
    </w:p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DD6880"/>
    <w:pPr>
      <w:spacing w:after="200" w:line="240" w:lineRule="auto"/>
    </w:pPr>
    <w:rPr>
      <w:b/>
      <w:bCs/>
      <w:color w:val="000000" w:themeColor="text1"/>
      <w:sz w:val="18"/>
      <w:szCs w:val="1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DD6880"/>
    <w:pPr>
      <w:framePr w:wrap="around"/>
      <w:spacing w:before="480" w:line="280" w:lineRule="atLeast"/>
      <w:outlineLvl w:val="9"/>
    </w:pPr>
    <w:rPr>
      <w:rFonts w:eastAsiaTheme="majorEastAsia" w:cstheme="majorBidi"/>
      <w:color w:val="000000" w:themeColor="text1"/>
      <w:sz w:val="26"/>
    </w:rPr>
  </w:style>
  <w:style w:type="numbering" w:styleId="111111">
    <w:name w:val="Outline List 2"/>
    <w:basedOn w:val="Geenlijst"/>
    <w:uiPriority w:val="99"/>
    <w:semiHidden/>
    <w:unhideWhenUsed/>
    <w:rsid w:val="00DD6880"/>
    <w:pPr>
      <w:numPr>
        <w:numId w:val="25"/>
      </w:numPr>
    </w:p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DD6880"/>
    <w:pPr>
      <w:spacing w:line="240" w:lineRule="auto"/>
      <w:ind w:left="210" w:hanging="210"/>
    </w:pPr>
  </w:style>
  <w:style w:type="paragraph" w:styleId="Indexkop">
    <w:name w:val="index heading"/>
    <w:basedOn w:val="Standaard"/>
    <w:next w:val="Index1"/>
    <w:uiPriority w:val="99"/>
    <w:semiHidden/>
    <w:unhideWhenUsed/>
    <w:rsid w:val="00DD6880"/>
    <w:rPr>
      <w:rFonts w:eastAsiaTheme="majorEastAsia" w:cstheme="majorBidi"/>
      <w:b/>
      <w:bCs/>
    </w:rPr>
  </w:style>
  <w:style w:type="paragraph" w:styleId="Lijst">
    <w:name w:val="List"/>
    <w:basedOn w:val="Standaard"/>
    <w:uiPriority w:val="99"/>
    <w:semiHidden/>
    <w:unhideWhenUsed/>
    <w:rsid w:val="00DD6880"/>
    <w:pPr>
      <w:ind w:left="227" w:hanging="227"/>
      <w:contextualSpacing/>
    </w:pPr>
  </w:style>
  <w:style w:type="paragraph" w:styleId="Lijst2">
    <w:name w:val="List 2"/>
    <w:basedOn w:val="Standaard"/>
    <w:uiPriority w:val="99"/>
    <w:semiHidden/>
    <w:unhideWhenUsed/>
    <w:rsid w:val="00DD6880"/>
    <w:pPr>
      <w:ind w:left="454" w:hanging="227"/>
      <w:contextualSpacing/>
    </w:pPr>
  </w:style>
  <w:style w:type="paragraph" w:styleId="Lijst3">
    <w:name w:val="List 3"/>
    <w:basedOn w:val="Standaard"/>
    <w:uiPriority w:val="99"/>
    <w:semiHidden/>
    <w:unhideWhenUsed/>
    <w:rsid w:val="00DD6880"/>
    <w:pPr>
      <w:ind w:left="681" w:hanging="227"/>
      <w:contextualSpacing/>
    </w:pPr>
  </w:style>
  <w:style w:type="paragraph" w:styleId="Lijst4">
    <w:name w:val="List 4"/>
    <w:basedOn w:val="Standaard"/>
    <w:uiPriority w:val="99"/>
    <w:semiHidden/>
    <w:unhideWhenUsed/>
    <w:rsid w:val="00DD6880"/>
    <w:pPr>
      <w:ind w:left="907" w:hanging="227"/>
      <w:contextualSpacing/>
    </w:pPr>
  </w:style>
  <w:style w:type="paragraph" w:styleId="Lijst5">
    <w:name w:val="List 5"/>
    <w:basedOn w:val="Standaard"/>
    <w:uiPriority w:val="99"/>
    <w:semiHidden/>
    <w:unhideWhenUsed/>
    <w:rsid w:val="00DD6880"/>
    <w:pPr>
      <w:ind w:left="1134" w:hanging="227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DD6880"/>
    <w:pPr>
      <w:numPr>
        <w:numId w:val="27"/>
      </w:numPr>
      <w:contextualSpacing/>
    </w:pPr>
  </w:style>
  <w:style w:type="paragraph" w:styleId="Lijstopsomteken2">
    <w:name w:val="List Bullet 2"/>
    <w:basedOn w:val="Lijstopsomteken"/>
    <w:uiPriority w:val="99"/>
    <w:semiHidden/>
    <w:unhideWhenUsed/>
    <w:rsid w:val="00DD6880"/>
    <w:pPr>
      <w:numPr>
        <w:numId w:val="28"/>
      </w:numPr>
      <w:tabs>
        <w:tab w:val="num" w:pos="360"/>
      </w:tabs>
      <w:ind w:left="360"/>
    </w:pPr>
  </w:style>
  <w:style w:type="paragraph" w:styleId="Lijstopsomteken3">
    <w:name w:val="List Bullet 3"/>
    <w:basedOn w:val="Standaard"/>
    <w:uiPriority w:val="99"/>
    <w:semiHidden/>
    <w:unhideWhenUsed/>
    <w:rsid w:val="00DD6880"/>
    <w:pPr>
      <w:numPr>
        <w:numId w:val="29"/>
      </w:numPr>
      <w:tabs>
        <w:tab w:val="num" w:pos="360"/>
      </w:tabs>
      <w:ind w:left="681" w:hanging="227"/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DD6880"/>
    <w:pPr>
      <w:numPr>
        <w:numId w:val="30"/>
      </w:numPr>
      <w:ind w:left="907" w:hanging="227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DD6880"/>
    <w:pPr>
      <w:numPr>
        <w:numId w:val="31"/>
      </w:numPr>
      <w:ind w:left="227" w:hanging="227"/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DD6880"/>
    <w:pPr>
      <w:numPr>
        <w:numId w:val="32"/>
      </w:numPr>
      <w:ind w:left="454" w:hanging="227"/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DD6880"/>
    <w:pPr>
      <w:numPr>
        <w:numId w:val="33"/>
      </w:numPr>
      <w:ind w:left="681" w:hanging="227"/>
      <w:contextualSpacing/>
    </w:pPr>
  </w:style>
  <w:style w:type="paragraph" w:styleId="Normaalweb">
    <w:name w:val="Normal (Web)"/>
    <w:basedOn w:val="Standaard"/>
    <w:uiPriority w:val="99"/>
    <w:semiHidden/>
    <w:unhideWhenUsed/>
    <w:rsid w:val="00DD6880"/>
    <w:rPr>
      <w:szCs w:val="24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DD688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DD6880"/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DD6880"/>
    <w:pPr>
      <w:spacing w:after="0"/>
      <w:ind w:firstLine="227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DD6880"/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DD6880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DD6880"/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DD6880"/>
    <w:pPr>
      <w:spacing w:after="0"/>
      <w:ind w:left="227" w:firstLine="227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DD6880"/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DD6880"/>
    <w:pPr>
      <w:spacing w:after="120" w:line="480" w:lineRule="auto"/>
      <w:ind w:left="227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DD6880"/>
  </w:style>
  <w:style w:type="paragraph" w:styleId="Lijstopsomteken5">
    <w:name w:val="List Bullet 5"/>
    <w:basedOn w:val="Standaard"/>
    <w:uiPriority w:val="99"/>
    <w:semiHidden/>
    <w:unhideWhenUsed/>
    <w:rsid w:val="00DD6880"/>
    <w:pPr>
      <w:numPr>
        <w:numId w:val="34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DD6880"/>
    <w:pPr>
      <w:numPr>
        <w:numId w:val="35"/>
      </w:numPr>
      <w:ind w:left="1134" w:hanging="227"/>
      <w:contextualSpacing/>
    </w:pPr>
  </w:style>
  <w:style w:type="character" w:customStyle="1" w:styleId="OpsommingTekenChar">
    <w:name w:val="Opsomming Teken Char"/>
    <w:basedOn w:val="Standaardalinea-lettertype"/>
    <w:link w:val="OpsommingTeken"/>
    <w:rsid w:val="00264A97"/>
  </w:style>
  <w:style w:type="paragraph" w:styleId="Lijstnummering5">
    <w:name w:val="List Number 5"/>
    <w:basedOn w:val="Standaard"/>
    <w:uiPriority w:val="99"/>
    <w:semiHidden/>
    <w:unhideWhenUsed/>
    <w:rsid w:val="00DD6880"/>
    <w:pPr>
      <w:numPr>
        <w:numId w:val="36"/>
      </w:numPr>
      <w:ind w:left="1361" w:hanging="227"/>
      <w:contextualSpacing/>
    </w:pPr>
  </w:style>
  <w:style w:type="paragraph" w:styleId="Standaardinspringing">
    <w:name w:val="Normal Indent"/>
    <w:basedOn w:val="Standaard"/>
    <w:uiPriority w:val="99"/>
    <w:semiHidden/>
    <w:unhideWhenUsed/>
    <w:rsid w:val="00DD6880"/>
    <w:pPr>
      <w:ind w:left="227"/>
    </w:pPr>
  </w:style>
  <w:style w:type="character" w:styleId="Hyperlink">
    <w:name w:val="Hyperlink"/>
    <w:basedOn w:val="Standaardalinea-lettertype"/>
    <w:uiPriority w:val="99"/>
    <w:unhideWhenUsed/>
    <w:rsid w:val="00070921"/>
    <w:rPr>
      <w:rFonts w:ascii="Corbel" w:hAnsi="Corbel"/>
      <w:color w:val="000000" w:themeColor="text1"/>
      <w:u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070921"/>
    <w:rPr>
      <w:rFonts w:ascii="Corbel" w:hAnsi="Corbel"/>
      <w:color w:val="000000" w:themeColor="text1"/>
      <w:u w:val="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70921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70921"/>
    <w:rPr>
      <w:rFonts w:eastAsiaTheme="majorEastAsia" w:cstheme="majorBidi"/>
      <w:color w:val="000000" w:themeColor="text1"/>
      <w:szCs w:val="20"/>
    </w:rPr>
  </w:style>
  <w:style w:type="character" w:styleId="Nadruk0">
    <w:name w:val="Emphasis"/>
    <w:basedOn w:val="Standaardalinea-lettertype"/>
    <w:uiPriority w:val="20"/>
    <w:rsid w:val="00070921"/>
    <w:rPr>
      <w:b/>
      <w:i w:val="0"/>
      <w:iCs/>
    </w:rPr>
  </w:style>
  <w:style w:type="paragraph" w:styleId="Notitiekop">
    <w:name w:val="Note Heading"/>
    <w:basedOn w:val="Standaard"/>
    <w:next w:val="Standaard"/>
    <w:link w:val="NotitiekopChar"/>
    <w:uiPriority w:val="99"/>
    <w:rsid w:val="003002AE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uiPriority w:val="99"/>
    <w:rsid w:val="003002AE"/>
  </w:style>
  <w:style w:type="paragraph" w:customStyle="1" w:styleId="accent">
    <w:name w:val="accent"/>
    <w:basedOn w:val="Standaard"/>
    <w:qFormat/>
    <w:rsid w:val="003002AE"/>
    <w:rPr>
      <w:b/>
      <w:sz w:val="18"/>
    </w:rPr>
  </w:style>
  <w:style w:type="paragraph" w:customStyle="1" w:styleId="accentrechts">
    <w:name w:val="accent rechts"/>
    <w:basedOn w:val="accent"/>
    <w:qFormat/>
    <w:rsid w:val="003002AE"/>
    <w:pPr>
      <w:jc w:val="right"/>
    </w:pPr>
  </w:style>
  <w:style w:type="paragraph" w:customStyle="1" w:styleId="accentcenter">
    <w:name w:val="accent center"/>
    <w:basedOn w:val="accent"/>
    <w:qFormat/>
    <w:rsid w:val="003002AE"/>
    <w:pPr>
      <w:jc w:val="center"/>
    </w:pPr>
  </w:style>
  <w:style w:type="paragraph" w:customStyle="1" w:styleId="accentcursief">
    <w:name w:val="accent cursief"/>
    <w:basedOn w:val="accent"/>
    <w:qFormat/>
    <w:rsid w:val="00F5420A"/>
    <w:rPr>
      <w:b w:val="0"/>
      <w:i/>
    </w:rPr>
  </w:style>
  <w:style w:type="paragraph" w:customStyle="1" w:styleId="accentcursiefrechts">
    <w:name w:val="accent cursief rechts"/>
    <w:basedOn w:val="accentcursief"/>
    <w:qFormat/>
    <w:rsid w:val="00F5420A"/>
    <w:pPr>
      <w:jc w:val="right"/>
    </w:pPr>
  </w:style>
  <w:style w:type="paragraph" w:customStyle="1" w:styleId="OpsommingTekenplusgrijs">
    <w:name w:val="Opsomming Teken plus grijs"/>
    <w:basedOn w:val="OpsommingTeken"/>
    <w:qFormat/>
    <w:rsid w:val="00861244"/>
    <w:rPr>
      <w:color w:val="BFBFBF" w:themeColor="background1" w:themeShade="BF"/>
      <w:sz w:val="18"/>
    </w:rPr>
  </w:style>
  <w:style w:type="paragraph" w:customStyle="1" w:styleId="accentcursiefcenter">
    <w:name w:val="accent cursief center"/>
    <w:basedOn w:val="accentcursief"/>
    <w:qFormat/>
    <w:rsid w:val="00DC6F20"/>
    <w:pPr>
      <w:jc w:val="center"/>
    </w:pPr>
  </w:style>
  <w:style w:type="paragraph" w:customStyle="1" w:styleId="Afzendgegevens">
    <w:name w:val="Afzendgegevens"/>
    <w:basedOn w:val="Koptekst"/>
    <w:qFormat/>
    <w:rsid w:val="007E7691"/>
    <w:pPr>
      <w:framePr w:wrap="around" w:vAnchor="page" w:hAnchor="page" w:x="670" w:y="455"/>
      <w:tabs>
        <w:tab w:val="clear" w:pos="3969"/>
        <w:tab w:val="clear" w:pos="8505"/>
      </w:tabs>
    </w:pPr>
    <w:rPr>
      <w:szCs w:val="17"/>
    </w:rPr>
  </w:style>
  <w:style w:type="paragraph" w:customStyle="1" w:styleId="Referentie">
    <w:name w:val="Referentie"/>
    <w:basedOn w:val="Standaard"/>
    <w:rsid w:val="00CF24BE"/>
    <w:pPr>
      <w:framePr w:hSpace="142" w:wrap="around" w:vAnchor="page" w:hAnchor="page" w:x="852" w:y="455"/>
      <w:suppressAutoHyphens/>
      <w:overflowPunct w:val="0"/>
      <w:autoSpaceDE w:val="0"/>
      <w:spacing w:line="270" w:lineRule="atLeast"/>
      <w:suppressOverlap/>
      <w:textAlignment w:val="baseline"/>
    </w:pPr>
    <w:rPr>
      <w:rFonts w:ascii="Arial" w:eastAsia="Times New Roman" w:hAnsi="Arial"/>
      <w:sz w:val="16"/>
      <w:szCs w:val="20"/>
      <w:lang w:eastAsia="nl-NL"/>
    </w:rPr>
  </w:style>
  <w:style w:type="paragraph" w:customStyle="1" w:styleId="Referentie1ste">
    <w:name w:val="Referentie1ste"/>
    <w:basedOn w:val="Referentie"/>
    <w:rsid w:val="00CF24BE"/>
    <w:pPr>
      <w:framePr w:hSpace="0" w:wrap="around" w:x="670" w:y="511"/>
      <w:tabs>
        <w:tab w:val="right" w:pos="2020"/>
      </w:tabs>
      <w:spacing w:before="80"/>
    </w:pPr>
    <w:rPr>
      <w:rFonts w:ascii="Corbel" w:hAnsi="Corbel"/>
    </w:rPr>
  </w:style>
  <w:style w:type="character" w:styleId="Verwijzingopmerking">
    <w:name w:val="annotation reference"/>
    <w:basedOn w:val="Standaardalinea-lettertype"/>
    <w:unhideWhenUsed/>
    <w:rsid w:val="00091189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09118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09118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9118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91189"/>
    <w:rPr>
      <w:b/>
      <w:bCs/>
      <w:sz w:val="20"/>
      <w:szCs w:val="20"/>
    </w:rPr>
  </w:style>
  <w:style w:type="paragraph" w:customStyle="1" w:styleId="Formuliernaam">
    <w:name w:val="Formuliernaam"/>
    <w:basedOn w:val="Standaard"/>
    <w:next w:val="Formuliersubnaam"/>
    <w:link w:val="FormuliernaamChar"/>
    <w:qFormat/>
    <w:rsid w:val="0061484B"/>
    <w:pPr>
      <w:framePr w:wrap="auto" w:hAnchor="text" w:x="710"/>
      <w:spacing w:line="400" w:lineRule="atLeast"/>
    </w:pPr>
    <w:rPr>
      <w:b/>
      <w:sz w:val="34"/>
      <w:szCs w:val="34"/>
    </w:rPr>
  </w:style>
  <w:style w:type="paragraph" w:customStyle="1" w:styleId="standaardantwoordtekst">
    <w:name w:val="standaard antwoordtekst"/>
    <w:basedOn w:val="Standaard"/>
    <w:link w:val="standaardantwoordtekstChar"/>
    <w:qFormat/>
    <w:rsid w:val="00E8222F"/>
    <w:pPr>
      <w:spacing w:line="200" w:lineRule="atLeast"/>
    </w:pPr>
    <w:rPr>
      <w:sz w:val="20"/>
    </w:rPr>
  </w:style>
  <w:style w:type="character" w:customStyle="1" w:styleId="FormuliernaamChar">
    <w:name w:val="Formuliernaam Char"/>
    <w:basedOn w:val="Standaardalinea-lettertype"/>
    <w:link w:val="Formuliernaam"/>
    <w:rsid w:val="0061484B"/>
    <w:rPr>
      <w:b/>
      <w:sz w:val="34"/>
      <w:szCs w:val="34"/>
    </w:rPr>
  </w:style>
  <w:style w:type="paragraph" w:customStyle="1" w:styleId="Standaardvraagtekst">
    <w:name w:val="Standaard vraagtekst"/>
    <w:basedOn w:val="standaardantwoordtekst"/>
    <w:link w:val="StandaardvraagtekstChar"/>
    <w:rsid w:val="00E8222F"/>
    <w:pPr>
      <w:spacing w:before="20"/>
    </w:pPr>
    <w:rPr>
      <w:rFonts w:eastAsia="Times New Roman"/>
      <w:sz w:val="17"/>
      <w:szCs w:val="20"/>
    </w:rPr>
  </w:style>
  <w:style w:type="character" w:customStyle="1" w:styleId="standaardantwoordtekstChar">
    <w:name w:val="standaard antwoordtekst Char"/>
    <w:basedOn w:val="Standaardalinea-lettertype"/>
    <w:link w:val="standaardantwoordtekst"/>
    <w:rsid w:val="00E8222F"/>
    <w:rPr>
      <w:sz w:val="20"/>
    </w:rPr>
  </w:style>
  <w:style w:type="paragraph" w:customStyle="1" w:styleId="Standaardantwoordtekst0">
    <w:name w:val="Standaard antwoordtekst"/>
    <w:basedOn w:val="standaardantwoordtekst"/>
    <w:rsid w:val="00D55E28"/>
    <w:pPr>
      <w:spacing w:line="280" w:lineRule="atLeast"/>
    </w:pPr>
    <w:rPr>
      <w:rFonts w:eastAsia="Times New Roman"/>
      <w:szCs w:val="20"/>
    </w:rPr>
  </w:style>
  <w:style w:type="paragraph" w:customStyle="1" w:styleId="Antwoordtekstklein">
    <w:name w:val="Antwoordtekst klein"/>
    <w:basedOn w:val="standaardantwoordtekst"/>
    <w:rsid w:val="00FC1C84"/>
    <w:pPr>
      <w:jc w:val="right"/>
    </w:pPr>
    <w:rPr>
      <w:rFonts w:eastAsia="Times New Roman"/>
      <w:sz w:val="16"/>
      <w:szCs w:val="20"/>
    </w:rPr>
  </w:style>
  <w:style w:type="paragraph" w:customStyle="1" w:styleId="opmerking">
    <w:name w:val="opmerking"/>
    <w:basedOn w:val="Standaardvraagtekst"/>
    <w:link w:val="opmerkingChar"/>
    <w:qFormat/>
    <w:rsid w:val="0045233E"/>
    <w:rPr>
      <w:i/>
    </w:rPr>
  </w:style>
  <w:style w:type="character" w:customStyle="1" w:styleId="StandaardvraagtekstChar">
    <w:name w:val="Standaard vraagtekst Char"/>
    <w:basedOn w:val="standaardantwoordtekstChar"/>
    <w:link w:val="Standaardvraagtekst"/>
    <w:rsid w:val="00E8222F"/>
    <w:rPr>
      <w:rFonts w:eastAsia="Times New Roman"/>
      <w:sz w:val="17"/>
      <w:szCs w:val="20"/>
    </w:rPr>
  </w:style>
  <w:style w:type="character" w:customStyle="1" w:styleId="opmerkingChar">
    <w:name w:val="opmerking Char"/>
    <w:basedOn w:val="StandaardvraagtekstChar"/>
    <w:link w:val="opmerking"/>
    <w:rsid w:val="0045233E"/>
    <w:rPr>
      <w:rFonts w:eastAsia="Times New Roman"/>
      <w:i/>
      <w:sz w:val="17"/>
      <w:szCs w:val="20"/>
    </w:rPr>
  </w:style>
  <w:style w:type="paragraph" w:customStyle="1" w:styleId="Formuliersubnaam">
    <w:name w:val="Formulier subnaam"/>
    <w:basedOn w:val="Formuliernaam"/>
    <w:qFormat/>
    <w:rsid w:val="0061484B"/>
    <w:pPr>
      <w:framePr w:wrap="around" w:vAnchor="page" w:hAnchor="page" w:y="511"/>
      <w:suppressOverlap/>
    </w:pPr>
    <w:rPr>
      <w:b w:val="0"/>
    </w:rPr>
  </w:style>
  <w:style w:type="paragraph" w:customStyle="1" w:styleId="Vraagteksten">
    <w:name w:val="Vraagteksten"/>
    <w:basedOn w:val="Standaardvraagtekst"/>
    <w:rsid w:val="00DA3A0D"/>
    <w:pPr>
      <w:pBdr>
        <w:bottom w:val="single" w:sz="4" w:space="4" w:color="auto"/>
      </w:pBdr>
    </w:pPr>
  </w:style>
  <w:style w:type="paragraph" w:customStyle="1" w:styleId="aankruishokje">
    <w:name w:val="aankruishokje"/>
    <w:basedOn w:val="standaardantwoordtekst"/>
    <w:qFormat/>
    <w:rsid w:val="00B12108"/>
    <w:pPr>
      <w:tabs>
        <w:tab w:val="left" w:pos="227"/>
      </w:tabs>
      <w:ind w:left="227" w:hanging="227"/>
    </w:pPr>
    <w:rPr>
      <w:b/>
      <w:szCs w:val="17"/>
    </w:rPr>
  </w:style>
  <w:style w:type="paragraph" w:customStyle="1" w:styleId="toelichting">
    <w:name w:val="toelichting"/>
    <w:basedOn w:val="Standaardvraagtekst"/>
    <w:qFormat/>
    <w:rsid w:val="009D7939"/>
    <w:rPr>
      <w:i/>
    </w:rPr>
  </w:style>
  <w:style w:type="paragraph" w:customStyle="1" w:styleId="Stijlstandaardantwoordtekstklein">
    <w:name w:val="Stijl standaard antwoordtekst klein"/>
    <w:basedOn w:val="standaardantwoordtekst"/>
    <w:rsid w:val="001B1788"/>
    <w:rPr>
      <w:rFonts w:eastAsia="Times New Roman"/>
      <w:sz w:val="16"/>
      <w:szCs w:val="20"/>
    </w:rPr>
  </w:style>
  <w:style w:type="paragraph" w:customStyle="1" w:styleId="Toelichtingvraagtekst">
    <w:name w:val="Toelichting vraagtekst"/>
    <w:basedOn w:val="Standaardvraagtekst"/>
    <w:link w:val="ToelichtingvraagtekstChar"/>
    <w:qFormat/>
    <w:rsid w:val="00754CBD"/>
    <w:rPr>
      <w:i/>
      <w:color w:val="787878"/>
      <w:szCs w:val="18"/>
    </w:rPr>
  </w:style>
  <w:style w:type="character" w:customStyle="1" w:styleId="VraagkopformulierChar">
    <w:name w:val="Vraagkop formulier Char"/>
    <w:basedOn w:val="Standaardalinea-lettertype"/>
    <w:link w:val="Vraagkopformulier"/>
    <w:rsid w:val="00841B2B"/>
    <w:rPr>
      <w:b/>
      <w:bCs/>
      <w:sz w:val="20"/>
    </w:rPr>
  </w:style>
  <w:style w:type="character" w:customStyle="1" w:styleId="ToelichtingvraagtekstChar">
    <w:name w:val="Toelichting vraagtekst Char"/>
    <w:basedOn w:val="StandaardvraagtekstChar"/>
    <w:link w:val="Toelichtingvraagtekst"/>
    <w:rsid w:val="00754CBD"/>
    <w:rPr>
      <w:rFonts w:eastAsia="Times New Roman"/>
      <w:i/>
      <w:color w:val="787878"/>
      <w:sz w:val="17"/>
      <w:szCs w:val="18"/>
    </w:rPr>
  </w:style>
  <w:style w:type="paragraph" w:customStyle="1" w:styleId="eurokop">
    <w:name w:val="euro kop"/>
    <w:basedOn w:val="Standaardvraagtekst"/>
    <w:link w:val="eurokopChar"/>
    <w:qFormat/>
    <w:rsid w:val="0085259B"/>
    <w:pPr>
      <w:jc w:val="right"/>
    </w:pPr>
  </w:style>
  <w:style w:type="paragraph" w:customStyle="1" w:styleId="Vraagsubkopje">
    <w:name w:val="Vraag subkopje"/>
    <w:basedOn w:val="Standaardvraagtekst"/>
    <w:link w:val="VraagsubkopjeChar"/>
    <w:qFormat/>
    <w:rsid w:val="007525EF"/>
    <w:pPr>
      <w:spacing w:before="40"/>
    </w:pPr>
    <w:rPr>
      <w:b/>
    </w:rPr>
  </w:style>
  <w:style w:type="character" w:customStyle="1" w:styleId="eurokopChar">
    <w:name w:val="euro kop Char"/>
    <w:basedOn w:val="StandaardvraagtekstChar"/>
    <w:link w:val="eurokop"/>
    <w:rsid w:val="0085259B"/>
    <w:rPr>
      <w:rFonts w:eastAsia="Times New Roman"/>
      <w:sz w:val="17"/>
      <w:szCs w:val="20"/>
    </w:rPr>
  </w:style>
  <w:style w:type="character" w:customStyle="1" w:styleId="VraagsubkopjeChar">
    <w:name w:val="Vraag subkopje Char"/>
    <w:basedOn w:val="StandaardvraagtekstChar"/>
    <w:link w:val="Vraagsubkopje"/>
    <w:rsid w:val="007525EF"/>
    <w:rPr>
      <w:rFonts w:eastAsia="Times New Roman"/>
      <w:b/>
      <w:sz w:val="17"/>
      <w:szCs w:val="20"/>
    </w:rPr>
  </w:style>
  <w:style w:type="paragraph" w:customStyle="1" w:styleId="Bijlage">
    <w:name w:val="Bijlage"/>
    <w:basedOn w:val="Standaard"/>
    <w:next w:val="Bijlagesubtitel"/>
    <w:link w:val="BijlageChar"/>
    <w:qFormat/>
    <w:rsid w:val="00F748CE"/>
    <w:pPr>
      <w:pageBreakBefore/>
      <w:spacing w:after="80"/>
      <w:ind w:firstLine="2665"/>
    </w:pPr>
    <w:rPr>
      <w:b/>
      <w:sz w:val="34"/>
      <w:szCs w:val="34"/>
    </w:rPr>
  </w:style>
  <w:style w:type="character" w:customStyle="1" w:styleId="BijlageChar">
    <w:name w:val="Bijlage Char"/>
    <w:basedOn w:val="Standaardalinea-lettertype"/>
    <w:link w:val="Bijlage"/>
    <w:rsid w:val="00F748CE"/>
    <w:rPr>
      <w:b/>
      <w:sz w:val="34"/>
      <w:szCs w:val="34"/>
    </w:rPr>
  </w:style>
  <w:style w:type="paragraph" w:customStyle="1" w:styleId="Bijlagesubtitel">
    <w:name w:val="Bijlage subtitel"/>
    <w:basedOn w:val="Standaard"/>
    <w:next w:val="Standaard"/>
    <w:link w:val="BijlagesubtitelChar"/>
    <w:qFormat/>
    <w:rsid w:val="00891B76"/>
    <w:pPr>
      <w:spacing w:after="320"/>
      <w:ind w:firstLine="2665"/>
    </w:pPr>
    <w:rPr>
      <w:sz w:val="34"/>
      <w:szCs w:val="34"/>
    </w:rPr>
  </w:style>
  <w:style w:type="paragraph" w:customStyle="1" w:styleId="Vraagkopformnummers">
    <w:name w:val="Vraagkop form nummers"/>
    <w:basedOn w:val="Vraagkopformulier"/>
    <w:link w:val="VraagkopformnummersChar"/>
    <w:qFormat/>
    <w:rsid w:val="000B33B5"/>
    <w:pPr>
      <w:numPr>
        <w:numId w:val="49"/>
      </w:numPr>
      <w:spacing w:line="240" w:lineRule="auto"/>
      <w:ind w:left="227" w:hanging="227"/>
    </w:pPr>
  </w:style>
  <w:style w:type="character" w:customStyle="1" w:styleId="BijlagesubtitelChar">
    <w:name w:val="Bijlage subtitel Char"/>
    <w:basedOn w:val="Standaardalinea-lettertype"/>
    <w:link w:val="Bijlagesubtitel"/>
    <w:rsid w:val="00891B76"/>
    <w:rPr>
      <w:sz w:val="34"/>
      <w:szCs w:val="34"/>
    </w:rPr>
  </w:style>
  <w:style w:type="paragraph" w:styleId="Voetnoottekst">
    <w:name w:val="footnote text"/>
    <w:basedOn w:val="Standaard"/>
    <w:link w:val="VoetnoottekstChar"/>
    <w:semiHidden/>
    <w:rsid w:val="00CF08DD"/>
    <w:pPr>
      <w:spacing w:line="200" w:lineRule="atLeast"/>
      <w:ind w:left="113" w:hanging="113"/>
    </w:pPr>
    <w:rPr>
      <w:rFonts w:eastAsia="Times New Roman"/>
      <w:sz w:val="17"/>
      <w:szCs w:val="20"/>
      <w:lang w:eastAsia="nl-NL"/>
    </w:rPr>
  </w:style>
  <w:style w:type="character" w:customStyle="1" w:styleId="VraagkopformnummersChar">
    <w:name w:val="Vraagkop form nummers Char"/>
    <w:basedOn w:val="VraagkopformulierChar"/>
    <w:link w:val="Vraagkopformnummers"/>
    <w:rsid w:val="000B33B5"/>
    <w:rPr>
      <w:b/>
      <w:bCs/>
      <w:sz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CF08DD"/>
    <w:rPr>
      <w:rFonts w:eastAsia="Times New Roman"/>
      <w:sz w:val="17"/>
      <w:szCs w:val="20"/>
      <w:lang w:eastAsia="nl-NL"/>
    </w:rPr>
  </w:style>
  <w:style w:type="character" w:styleId="Voetnootmarkering">
    <w:name w:val="footnote reference"/>
    <w:basedOn w:val="Standaardalinea-lettertype"/>
    <w:semiHidden/>
    <w:rsid w:val="000033A0"/>
    <w:rPr>
      <w:vertAlign w:val="superscript"/>
    </w:rPr>
  </w:style>
  <w:style w:type="paragraph" w:customStyle="1" w:styleId="Bijlagetitel">
    <w:name w:val="Bijlage titel"/>
    <w:basedOn w:val="Bijlage"/>
    <w:qFormat/>
    <w:rsid w:val="001C2176"/>
  </w:style>
  <w:style w:type="paragraph" w:customStyle="1" w:styleId="VraagtekstBold">
    <w:name w:val="Vraagtekst Bold"/>
    <w:basedOn w:val="Standaard"/>
    <w:link w:val="VraagtekstBoldChar"/>
    <w:qFormat/>
    <w:rsid w:val="00841B2B"/>
    <w:pPr>
      <w:spacing w:before="20" w:line="200" w:lineRule="atLeast"/>
    </w:pPr>
    <w:rPr>
      <w:rFonts w:eastAsia="Times New Roman"/>
      <w:b/>
      <w:sz w:val="17"/>
      <w:szCs w:val="20"/>
    </w:rPr>
  </w:style>
  <w:style w:type="character" w:customStyle="1" w:styleId="VraagtekstBoldChar">
    <w:name w:val="Vraagtekst Bold Char"/>
    <w:basedOn w:val="StandaardvraagtekstChar"/>
    <w:link w:val="VraagtekstBold"/>
    <w:rsid w:val="00841B2B"/>
    <w:rPr>
      <w:rFonts w:eastAsia="Times New Roman"/>
      <w:b/>
      <w:sz w:val="17"/>
      <w:szCs w:val="20"/>
    </w:rPr>
  </w:style>
  <w:style w:type="paragraph" w:customStyle="1" w:styleId="Voettekstversieddsjabloon">
    <w:name w:val="Voettekst versie/dd sjabloon"/>
    <w:basedOn w:val="Voettekst"/>
    <w:link w:val="VoettekstversieddsjabloonChar"/>
    <w:qFormat/>
    <w:rsid w:val="00666244"/>
    <w:rPr>
      <w:color w:val="787878"/>
      <w:sz w:val="12"/>
      <w:szCs w:val="12"/>
    </w:rPr>
  </w:style>
  <w:style w:type="character" w:customStyle="1" w:styleId="VoettekstversieddsjabloonChar">
    <w:name w:val="Voettekst versie/dd sjabloon Char"/>
    <w:basedOn w:val="VoettekstChar"/>
    <w:link w:val="Voettekstversieddsjabloon"/>
    <w:rsid w:val="00666244"/>
    <w:rPr>
      <w:noProof/>
      <w:color w:val="787878"/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305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sterdam.n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cker001\AppData\Local\Microsoft\Windows\Temporary%20Internet%20Files\Content.IE5\M87E4DMF\afwijkingenformulier_engineering.dotx" TargetMode="External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A4BAAAB-FB60-4360-8D29-596F69771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afwijkingenformulier_engineering.dotx</Template>
  <TotalTime>124</TotalTime>
  <Pages>2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Afwijkingenformulier engineering</vt:lpstr>
    </vt:vector>
  </TitlesOfParts>
  <Company>Stadsdeel ZuidOost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Afwijkingenformulier engineering</dc:title>
  <dc:creator>Backerra, Maurice</dc:creator>
  <cp:lastModifiedBy>Meijer, Gabriël</cp:lastModifiedBy>
  <cp:revision>3</cp:revision>
  <cp:lastPrinted>2024-10-22T10:07:00Z</cp:lastPrinted>
  <dcterms:created xsi:type="dcterms:W3CDTF">2018-01-25T10:26:00Z</dcterms:created>
  <dcterms:modified xsi:type="dcterms:W3CDTF">2024-10-22T10:08:00Z</dcterms:modified>
</cp:coreProperties>
</file>